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C7B" w:rsidRPr="00B266B0" w:rsidRDefault="00CD4C7B" w:rsidP="00CD4C7B">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Pr="00B266B0">
        <w:rPr>
          <w:noProof w:val="0"/>
          <w:sz w:val="24"/>
          <w:szCs w:val="24"/>
        </w:rPr>
        <w:t>WG</w:t>
      </w:r>
      <w:r w:rsidR="00114653">
        <w:rPr>
          <w:noProof w:val="0"/>
          <w:sz w:val="24"/>
          <w:szCs w:val="24"/>
        </w:rPr>
        <w:t>1</w:t>
      </w:r>
      <w:r w:rsidRPr="00B266B0">
        <w:rPr>
          <w:noProof w:val="0"/>
          <w:sz w:val="24"/>
          <w:szCs w:val="24"/>
        </w:rPr>
        <w:t xml:space="preserve"> Meeting #</w:t>
      </w:r>
      <w:r w:rsidR="00114653">
        <w:rPr>
          <w:noProof w:val="0"/>
          <w:sz w:val="24"/>
          <w:szCs w:val="24"/>
        </w:rPr>
        <w:t>86</w:t>
      </w:r>
      <w:r w:rsidR="00FC731B">
        <w:rPr>
          <w:noProof w:val="0"/>
          <w:sz w:val="24"/>
          <w:szCs w:val="24"/>
        </w:rPr>
        <w:t>bis</w:t>
      </w:r>
      <w:r w:rsidRPr="00B266B0">
        <w:rPr>
          <w:bCs/>
          <w:noProof w:val="0"/>
          <w:sz w:val="24"/>
          <w:szCs w:val="24"/>
        </w:rPr>
        <w:tab/>
      </w:r>
      <w:r w:rsidRPr="00B266B0">
        <w:rPr>
          <w:rFonts w:hint="eastAsia"/>
          <w:bCs/>
          <w:noProof w:val="0"/>
          <w:sz w:val="24"/>
          <w:szCs w:val="24"/>
        </w:rPr>
        <w:t>R</w:t>
      </w:r>
      <w:r w:rsidR="00114653">
        <w:rPr>
          <w:bCs/>
          <w:noProof w:val="0"/>
          <w:sz w:val="24"/>
          <w:szCs w:val="24"/>
        </w:rPr>
        <w:t>1</w:t>
      </w:r>
      <w:r w:rsidRPr="00B266B0">
        <w:rPr>
          <w:rFonts w:hint="eastAsia"/>
          <w:bCs/>
          <w:noProof w:val="0"/>
          <w:sz w:val="24"/>
          <w:szCs w:val="24"/>
        </w:rPr>
        <w:t>-</w:t>
      </w:r>
      <w:r w:rsidRPr="00B266B0">
        <w:rPr>
          <w:bCs/>
          <w:noProof w:val="0"/>
          <w:sz w:val="24"/>
          <w:szCs w:val="24"/>
        </w:rPr>
        <w:t>1</w:t>
      </w:r>
      <w:r w:rsidR="009B07CD">
        <w:rPr>
          <w:bCs/>
          <w:noProof w:val="0"/>
          <w:sz w:val="24"/>
          <w:szCs w:val="24"/>
        </w:rPr>
        <w:t>6</w:t>
      </w:r>
      <w:r w:rsidR="00FC731B">
        <w:rPr>
          <w:bCs/>
          <w:noProof w:val="0"/>
          <w:sz w:val="24"/>
          <w:szCs w:val="24"/>
        </w:rPr>
        <w:t>09746</w:t>
      </w:r>
    </w:p>
    <w:p w:rsidR="00CD4C7B" w:rsidRPr="00B266B0" w:rsidRDefault="00FC731B" w:rsidP="00CD4C7B">
      <w:pPr>
        <w:pStyle w:val="Header"/>
        <w:tabs>
          <w:tab w:val="right" w:pos="9639"/>
        </w:tabs>
        <w:rPr>
          <w:bCs/>
          <w:noProof w:val="0"/>
          <w:sz w:val="24"/>
          <w:szCs w:val="24"/>
        </w:rPr>
      </w:pPr>
      <w:r w:rsidRPr="00FC731B">
        <w:rPr>
          <w:rFonts w:eastAsia="SimSun"/>
          <w:noProof w:val="0"/>
          <w:sz w:val="24"/>
          <w:szCs w:val="24"/>
          <w:lang w:eastAsia="zh-CN"/>
        </w:rPr>
        <w:t>Lisbon, Portugal, October 10</w:t>
      </w:r>
      <w:r w:rsidRPr="00FC731B">
        <w:rPr>
          <w:rFonts w:eastAsia="SimSun"/>
          <w:noProof w:val="0"/>
          <w:sz w:val="24"/>
          <w:szCs w:val="24"/>
          <w:vertAlign w:val="superscript"/>
          <w:lang w:eastAsia="zh-CN"/>
        </w:rPr>
        <w:t>th</w:t>
      </w:r>
      <w:r>
        <w:rPr>
          <w:rFonts w:eastAsia="SimSun"/>
          <w:noProof w:val="0"/>
          <w:sz w:val="24"/>
          <w:szCs w:val="24"/>
          <w:lang w:eastAsia="zh-CN"/>
        </w:rPr>
        <w:t xml:space="preserve"> – </w:t>
      </w:r>
      <w:r w:rsidRPr="00FC731B">
        <w:rPr>
          <w:rFonts w:eastAsia="SimSun"/>
          <w:noProof w:val="0"/>
          <w:sz w:val="24"/>
          <w:szCs w:val="24"/>
          <w:lang w:eastAsia="zh-CN"/>
        </w:rPr>
        <w:t>14</w:t>
      </w:r>
      <w:r w:rsidRPr="00FC731B">
        <w:rPr>
          <w:rFonts w:eastAsia="SimSun"/>
          <w:noProof w:val="0"/>
          <w:sz w:val="24"/>
          <w:szCs w:val="24"/>
          <w:vertAlign w:val="superscript"/>
          <w:lang w:eastAsia="zh-CN"/>
        </w:rPr>
        <w:t>th</w:t>
      </w:r>
      <w:r w:rsidRPr="00FC731B">
        <w:rPr>
          <w:rFonts w:eastAsia="SimSun"/>
          <w:noProof w:val="0"/>
          <w:sz w:val="24"/>
          <w:szCs w:val="24"/>
          <w:lang w:eastAsia="zh-CN"/>
        </w:rPr>
        <w:t>, 2016</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C731B">
        <w:rPr>
          <w:rFonts w:cs="Arial"/>
          <w:b/>
          <w:bCs/>
          <w:sz w:val="24"/>
          <w:lang w:eastAsia="ja-JP"/>
        </w:rPr>
        <w:t>8.1.7.2</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14DAD">
        <w:rPr>
          <w:rFonts w:ascii="Arial" w:hAnsi="Arial" w:cs="Arial"/>
          <w:b/>
          <w:bCs/>
          <w:sz w:val="24"/>
        </w:rPr>
        <w:t xml:space="preserve">HARQ Pooling for </w:t>
      </w:r>
      <w:r w:rsidR="00B57059">
        <w:rPr>
          <w:rFonts w:ascii="Arial" w:hAnsi="Arial" w:cs="Arial"/>
          <w:b/>
          <w:bCs/>
          <w:sz w:val="24"/>
        </w:rPr>
        <w:t>Carrier Aggregation in</w:t>
      </w:r>
      <w:r w:rsidR="00452A07">
        <w:rPr>
          <w:rFonts w:ascii="Arial" w:hAnsi="Arial" w:cs="Arial"/>
          <w:b/>
          <w:bCs/>
          <w:sz w:val="24"/>
        </w:rPr>
        <w:t xml:space="preserve"> NR</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A3488D" w:rsidRDefault="00C05498" w:rsidP="00CD4C7B">
      <w:r>
        <w:t xml:space="preserve">As per RAN2#94, it has been agreed to study </w:t>
      </w:r>
      <w:r w:rsidR="002B41E1">
        <w:t>both higher and</w:t>
      </w:r>
      <w:r w:rsidR="009B5CE7">
        <w:t xml:space="preserve"> </w:t>
      </w:r>
      <w:r w:rsidR="00746EA2">
        <w:t>lower-</w:t>
      </w:r>
      <w:r>
        <w:t>layer carrier aggregation (</w:t>
      </w:r>
      <w:r w:rsidR="002B41E1">
        <w:t xml:space="preserve">both DC-like and </w:t>
      </w:r>
      <w:r w:rsidR="00746EA2">
        <w:t>CA</w:t>
      </w:r>
      <w:r>
        <w:t>-like)</w:t>
      </w:r>
      <w:r w:rsidR="00E55CA0">
        <w:t xml:space="preserve"> for NR</w:t>
      </w:r>
      <w:r w:rsidR="004E7179">
        <w:t xml:space="preserve"> [1]</w:t>
      </w:r>
      <w:r>
        <w:t xml:space="preserve">. </w:t>
      </w:r>
      <w:r w:rsidR="00452A07">
        <w:t xml:space="preserve">NR </w:t>
      </w:r>
      <w:r w:rsidR="004558AF">
        <w:t xml:space="preserve">is expected to </w:t>
      </w:r>
      <w:r w:rsidR="00452A07">
        <w:t xml:space="preserve">support multi-connectivity across </w:t>
      </w:r>
      <w:r w:rsidR="004E7179">
        <w:t>carriers that</w:t>
      </w:r>
      <w:r w:rsidR="00452A07">
        <w:t xml:space="preserve"> operate on </w:t>
      </w:r>
      <w:r w:rsidR="00D80C2A">
        <w:t xml:space="preserve">different frequency bands. </w:t>
      </w:r>
      <w:r w:rsidR="00746EA2">
        <w:t>O</w:t>
      </w:r>
      <w:r w:rsidR="00DC3D7D">
        <w:t xml:space="preserve">ne of the NR </w:t>
      </w:r>
      <w:r w:rsidR="00283A7F">
        <w:t xml:space="preserve">architectural options </w:t>
      </w:r>
      <w:r w:rsidR="001B251F">
        <w:t xml:space="preserve">with </w:t>
      </w:r>
      <w:r w:rsidR="00956133">
        <w:t>Centralized/Cloud RAN</w:t>
      </w:r>
      <w:r>
        <w:t xml:space="preserve"> deployment</w:t>
      </w:r>
      <w:r w:rsidR="004558AF">
        <w:t xml:space="preserve"> </w:t>
      </w:r>
      <w:r w:rsidR="001B251F">
        <w:t xml:space="preserve">and </w:t>
      </w:r>
      <w:r w:rsidR="004A3B12">
        <w:t>remote radio head</w:t>
      </w:r>
      <w:r w:rsidR="000B3D2C">
        <w:t xml:space="preserve"> [2]</w:t>
      </w:r>
      <w:r w:rsidR="00283A7F">
        <w:t xml:space="preserve">.  The </w:t>
      </w:r>
      <w:r w:rsidR="00452A07">
        <w:t xml:space="preserve">baseband processing </w:t>
      </w:r>
      <w:r w:rsidR="004A3B12">
        <w:t xml:space="preserve">in the </w:t>
      </w:r>
      <w:r w:rsidR="00746EA2">
        <w:t xml:space="preserve">cloud </w:t>
      </w:r>
      <w:r w:rsidR="00283A7F">
        <w:t>could include</w:t>
      </w:r>
      <w:r w:rsidR="001D25A7">
        <w:t xml:space="preserve"> </w:t>
      </w:r>
      <w:r w:rsidR="00283A7F">
        <w:t>PDCP, RLC</w:t>
      </w:r>
      <w:r w:rsidR="00B91834">
        <w:t>,</w:t>
      </w:r>
      <w:r w:rsidR="00283A7F">
        <w:t xml:space="preserve"> and </w:t>
      </w:r>
      <w:r w:rsidR="001D25A7">
        <w:t xml:space="preserve">MAC </w:t>
      </w:r>
      <w:r w:rsidR="00746EA2" w:rsidRPr="00746EA2">
        <w:t xml:space="preserve">and all/some/none of the PHY functionality, while the </w:t>
      </w:r>
      <w:r w:rsidR="00746EA2">
        <w:t>Radio Unit (RU)</w:t>
      </w:r>
      <w:r w:rsidR="00746EA2" w:rsidRPr="00746EA2">
        <w:t xml:space="preserve"> could handle the remaining portions of the baseband PHY functions and RF processing</w:t>
      </w:r>
      <w:r w:rsidR="00746EA2">
        <w:t xml:space="preserve">. </w:t>
      </w:r>
    </w:p>
    <w:p w:rsidR="00C05498" w:rsidRDefault="004A3B12" w:rsidP="00CD4C7B">
      <w:r>
        <w:t xml:space="preserve">A </w:t>
      </w:r>
      <w:proofErr w:type="spellStart"/>
      <w:r>
        <w:t>fronthaul</w:t>
      </w:r>
      <w:proofErr w:type="spellEnd"/>
      <w:r>
        <w:t xml:space="preserve"> with a potentially non-</w:t>
      </w:r>
      <w:r w:rsidR="00A3488D">
        <w:t>negligible</w:t>
      </w:r>
      <w:r>
        <w:t xml:space="preserve"> latency </w:t>
      </w:r>
      <w:r w:rsidR="00B91834">
        <w:t xml:space="preserve">could be </w:t>
      </w:r>
      <w:r>
        <w:t xml:space="preserve">used to interconnect the </w:t>
      </w:r>
      <w:r w:rsidR="00746EA2">
        <w:t xml:space="preserve">cloud baseband unit </w:t>
      </w:r>
      <w:r>
        <w:t xml:space="preserve">with the </w:t>
      </w:r>
      <w:proofErr w:type="spellStart"/>
      <w:r w:rsidR="00746EA2">
        <w:t>RUs</w:t>
      </w:r>
      <w:r>
        <w:t>.</w:t>
      </w:r>
      <w:proofErr w:type="spellEnd"/>
      <w:r>
        <w:t xml:space="preserve"> Depending on the topology of the </w:t>
      </w:r>
      <w:proofErr w:type="spellStart"/>
      <w:r>
        <w:t>fronthaul</w:t>
      </w:r>
      <w:proofErr w:type="spellEnd"/>
      <w:r>
        <w:t xml:space="preserve"> network, </w:t>
      </w:r>
      <w:r w:rsidR="00452A07">
        <w:t xml:space="preserve">different cells </w:t>
      </w:r>
      <w:r>
        <w:t xml:space="preserve">can possibly </w:t>
      </w:r>
      <w:r w:rsidR="00452A07">
        <w:t xml:space="preserve">experience different </w:t>
      </w:r>
      <w:proofErr w:type="spellStart"/>
      <w:r w:rsidR="00452A07">
        <w:t>fronthaul</w:t>
      </w:r>
      <w:proofErr w:type="spellEnd"/>
      <w:r w:rsidR="00452A07">
        <w:t xml:space="preserve"> latencies </w:t>
      </w:r>
      <w:r w:rsidR="00C05498">
        <w:t>as shown in Fig. 1</w:t>
      </w:r>
      <w:r w:rsidR="00452A07">
        <w:t xml:space="preserve">. </w:t>
      </w:r>
      <w:r w:rsidR="00880671">
        <w:t>Thus,</w:t>
      </w:r>
      <w:r w:rsidR="00C05498">
        <w:t xml:space="preserve"> it may not be possible to pre-determine the number of</w:t>
      </w:r>
      <w:r w:rsidR="00D96A9C">
        <w:t xml:space="preserve"> HARQ processes needed per carrier</w:t>
      </w:r>
      <w:r w:rsidR="00C05498">
        <w:t xml:space="preserve"> to avoid HARQ stall. Even if it is possible to determine an upper bound </w:t>
      </w:r>
      <w:r w:rsidR="001D25A7">
        <w:t xml:space="preserve">on the RTT and use that to provision </w:t>
      </w:r>
      <w:r w:rsidR="00C05498">
        <w:t>sufficient number</w:t>
      </w:r>
      <w:r w:rsidR="001D25A7">
        <w:t xml:space="preserve"> of HARQ processes for each carrier</w:t>
      </w:r>
      <w:r w:rsidR="00C05498">
        <w:t xml:space="preserve">, it will </w:t>
      </w:r>
      <w:r>
        <w:t xml:space="preserve">result </w:t>
      </w:r>
      <w:r w:rsidR="001D25A7">
        <w:t>in an unnecessary</w:t>
      </w:r>
      <w:r w:rsidR="00C05498">
        <w:t xml:space="preserve"> over-pr</w:t>
      </w:r>
      <w:r w:rsidR="001D25A7">
        <w:t>ovisioning of the HARQ buffer at the</w:t>
      </w:r>
      <w:r w:rsidR="00C05498">
        <w:t xml:space="preserve"> UE. </w:t>
      </w:r>
      <w:r w:rsidR="008C20BE">
        <w:t xml:space="preserve">Moreover, in the case that the available HARQ processes are insufficient to schedule the UE </w:t>
      </w:r>
      <w:r w:rsidR="00AC6178">
        <w:t xml:space="preserve">in </w:t>
      </w:r>
      <w:r w:rsidR="008C20BE">
        <w:t xml:space="preserve">every TTI </w:t>
      </w:r>
      <w:r w:rsidR="00AC6178">
        <w:t xml:space="preserve">due to </w:t>
      </w:r>
      <w:proofErr w:type="spellStart"/>
      <w:r w:rsidR="00AC6178">
        <w:t>fronthaul</w:t>
      </w:r>
      <w:proofErr w:type="spellEnd"/>
      <w:r w:rsidR="00AC6178">
        <w:t xml:space="preserve"> delay</w:t>
      </w:r>
      <w:r w:rsidR="008C20BE">
        <w:t xml:space="preserve">, </w:t>
      </w:r>
      <w:r w:rsidR="00AC6178">
        <w:t xml:space="preserve">then </w:t>
      </w:r>
      <w:r w:rsidR="008C20BE">
        <w:t xml:space="preserve">it would be beneficial to </w:t>
      </w:r>
      <w:r w:rsidR="00AC6178">
        <w:t xml:space="preserve">preferentially </w:t>
      </w:r>
      <w:r w:rsidR="008C20BE">
        <w:t xml:space="preserve">make use of the HARQ processes on that carrier </w:t>
      </w:r>
      <w:proofErr w:type="gramStart"/>
      <w:r w:rsidR="008C20BE">
        <w:t>where</w:t>
      </w:r>
      <w:proofErr w:type="gramEnd"/>
      <w:r w:rsidR="008C20BE">
        <w:t xml:space="preserve"> the UE is able to get a larger throughput. </w:t>
      </w:r>
      <w:r w:rsidR="00D80C2A">
        <w:t xml:space="preserve">In this </w:t>
      </w:r>
      <w:r w:rsidR="00880671">
        <w:t>document,</w:t>
      </w:r>
      <w:r w:rsidR="00D80C2A">
        <w:t xml:space="preserve"> we discuss </w:t>
      </w:r>
      <w:r w:rsidR="00C05498">
        <w:t xml:space="preserve">a scheme </w:t>
      </w:r>
      <w:r w:rsidR="00390F52">
        <w:t>to pool the HARQ processes across the aggregated carriers</w:t>
      </w:r>
      <w:r w:rsidR="00C05498">
        <w:t>.</w:t>
      </w:r>
    </w:p>
    <w:p w:rsidR="00C05498" w:rsidRDefault="00390F52" w:rsidP="00C05498">
      <w:pPr>
        <w:keepNext/>
        <w:jc w:val="center"/>
      </w:pPr>
      <w:r>
        <w:rPr>
          <w:noProof/>
          <w:lang w:val="en-US" w:eastAsia="zh-CN"/>
        </w:rPr>
        <w:drawing>
          <wp:inline distT="0" distB="0" distL="0" distR="0">
            <wp:extent cx="3828415" cy="2933065"/>
            <wp:effectExtent l="19050" t="19050" r="19685" b="196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28415" cy="2933065"/>
                    </a:xfrm>
                    <a:prstGeom prst="rect">
                      <a:avLst/>
                    </a:prstGeom>
                    <a:noFill/>
                    <a:ln>
                      <a:solidFill>
                        <a:schemeClr val="tx1"/>
                      </a:solidFill>
                    </a:ln>
                  </pic:spPr>
                </pic:pic>
              </a:graphicData>
            </a:graphic>
          </wp:inline>
        </w:drawing>
      </w:r>
    </w:p>
    <w:p w:rsidR="00C05498" w:rsidRPr="006E13D1" w:rsidRDefault="00C05498" w:rsidP="00C05498">
      <w:pPr>
        <w:pStyle w:val="Caption"/>
        <w:jc w:val="center"/>
      </w:pPr>
      <w:r>
        <w:t xml:space="preserve">Figure </w:t>
      </w:r>
      <w:fldSimple w:instr=" SEQ Figure \* ARABIC ">
        <w:r>
          <w:rPr>
            <w:noProof/>
          </w:rPr>
          <w:t>1</w:t>
        </w:r>
      </w:fldSimple>
      <w:r w:rsidR="006A384C">
        <w:rPr>
          <w:noProof/>
        </w:rPr>
        <w:t>:</w:t>
      </w:r>
      <w:r>
        <w:t xml:space="preserve"> </w:t>
      </w:r>
      <w:r>
        <w:rPr>
          <w:lang w:val="en-US"/>
        </w:rPr>
        <w:t>Carrier Aggregation</w:t>
      </w:r>
      <w:r w:rsidRPr="00282FC8">
        <w:rPr>
          <w:lang w:val="en-US"/>
        </w:rPr>
        <w:t xml:space="preserve"> in cloud RAN with non-</w:t>
      </w:r>
      <w:r w:rsidR="00400165">
        <w:rPr>
          <w:lang w:val="en-US"/>
        </w:rPr>
        <w:t>negligible</w:t>
      </w:r>
      <w:r w:rsidRPr="00282FC8">
        <w:rPr>
          <w:lang w:val="en-US"/>
        </w:rPr>
        <w:t xml:space="preserve"> </w:t>
      </w:r>
      <w:proofErr w:type="spellStart"/>
      <w:r w:rsidRPr="00282FC8">
        <w:rPr>
          <w:lang w:val="en-US"/>
        </w:rPr>
        <w:t>fronthaul</w:t>
      </w:r>
      <w:proofErr w:type="spellEnd"/>
      <w:r w:rsidRPr="00282FC8">
        <w:rPr>
          <w:lang w:val="en-US"/>
        </w:rPr>
        <w:t xml:space="preserve"> latency</w:t>
      </w:r>
    </w:p>
    <w:p w:rsidR="00CD4C7B" w:rsidRPr="006E13D1" w:rsidRDefault="00CD4C7B" w:rsidP="00CD4C7B">
      <w:pPr>
        <w:pStyle w:val="Heading1"/>
      </w:pPr>
      <w:r w:rsidRPr="006E13D1">
        <w:lastRenderedPageBreak/>
        <w:t>2</w:t>
      </w:r>
      <w:r w:rsidRPr="006E13D1">
        <w:tab/>
      </w:r>
      <w:r w:rsidR="00CE157C">
        <w:t>Discussion</w:t>
      </w:r>
    </w:p>
    <w:p w:rsidR="00CE157C" w:rsidRPr="006E13D1" w:rsidRDefault="00CE157C" w:rsidP="00CE157C">
      <w:pPr>
        <w:pStyle w:val="Heading2"/>
      </w:pPr>
      <w:r>
        <w:t>2</w:t>
      </w:r>
      <w:r w:rsidRPr="006E13D1">
        <w:t>.1</w:t>
      </w:r>
      <w:r w:rsidRPr="006E13D1">
        <w:tab/>
      </w:r>
      <w:r w:rsidR="009A63D0">
        <w:t xml:space="preserve">Review of </w:t>
      </w:r>
      <w:r w:rsidR="00C05498">
        <w:t>HARQ process allocation in LTE Carrier Aggregation</w:t>
      </w:r>
    </w:p>
    <w:p w:rsidR="00FD5460" w:rsidRDefault="00390F52" w:rsidP="001C7264">
      <w:r>
        <w:t xml:space="preserve">In LTE, each carrier uses equal and separate number of HARQ processes per carrier since it assumes a fixed and uniform RTT across all the cells in the RAN. </w:t>
      </w:r>
      <w:r w:rsidR="008421E5">
        <w:t xml:space="preserve"> </w:t>
      </w:r>
      <w:r w:rsidR="008421E5" w:rsidRPr="008421E5">
        <w:t>Current LTE HARQ design does not account for non-</w:t>
      </w:r>
      <w:r w:rsidR="00A3488D">
        <w:t>negligible</w:t>
      </w:r>
      <w:r w:rsidR="008421E5" w:rsidRPr="008421E5">
        <w:t xml:space="preserve"> </w:t>
      </w:r>
      <w:proofErr w:type="spellStart"/>
      <w:r w:rsidR="008421E5" w:rsidRPr="008421E5">
        <w:t>fronthaul</w:t>
      </w:r>
      <w:proofErr w:type="spellEnd"/>
      <w:r w:rsidR="008421E5" w:rsidRPr="008421E5">
        <w:t xml:space="preserve"> latency</w:t>
      </w:r>
      <w:r w:rsidR="00555FE9">
        <w:t>, and is hence unsuitable</w:t>
      </w:r>
      <w:r w:rsidR="007746E3">
        <w:t xml:space="preserve"> for cloud deployment with variable and non-</w:t>
      </w:r>
      <w:r w:rsidR="00A3488D">
        <w:t>negligible</w:t>
      </w:r>
      <w:r w:rsidR="007746E3">
        <w:t xml:space="preserve"> </w:t>
      </w:r>
      <w:proofErr w:type="spellStart"/>
      <w:r w:rsidR="007746E3">
        <w:t>fronthaul</w:t>
      </w:r>
      <w:proofErr w:type="spellEnd"/>
      <w:r w:rsidR="007746E3">
        <w:t xml:space="preserve"> latencies. </w:t>
      </w:r>
      <w:r>
        <w:t xml:space="preserve">To support </w:t>
      </w:r>
      <w:r w:rsidR="00A3488D">
        <w:t>variable</w:t>
      </w:r>
      <w:r>
        <w:t xml:space="preserve"> </w:t>
      </w:r>
      <w:proofErr w:type="spellStart"/>
      <w:r>
        <w:t>fronthaul</w:t>
      </w:r>
      <w:proofErr w:type="spellEnd"/>
      <w:r>
        <w:t xml:space="preserve"> latencies across the </w:t>
      </w:r>
      <w:r w:rsidR="00BA3EAE">
        <w:t xml:space="preserve">NR </w:t>
      </w:r>
      <w:r>
        <w:t xml:space="preserve">carriers using the LTE approach, we could set the number of HARQ processes for each carrier to be the maximum possible RTT that can be encountered anywhere in the network. However, this requires over-provisioning of HARQ processes on carriers that experience a smaller RTT, resulting in additional overhead </w:t>
      </w:r>
      <w:r w:rsidR="008421E5">
        <w:t xml:space="preserve">in terms of the number of </w:t>
      </w:r>
      <w:r>
        <w:t xml:space="preserve">bits </w:t>
      </w:r>
      <w:r w:rsidR="008421E5">
        <w:t xml:space="preserve">needed </w:t>
      </w:r>
      <w:r w:rsidR="00BB3CAC">
        <w:t xml:space="preserve">to convey the HARQ process identifier </w:t>
      </w:r>
      <w:r>
        <w:t xml:space="preserve">and </w:t>
      </w:r>
      <w:r w:rsidR="008421E5">
        <w:t xml:space="preserve">as a consequence, </w:t>
      </w:r>
      <w:r>
        <w:t xml:space="preserve">larger HARQ memory requirement at the UEs. </w:t>
      </w:r>
      <w:r w:rsidR="00D37103">
        <w:t>Secondly, as covered in [</w:t>
      </w:r>
      <w:r w:rsidR="00E64BFF">
        <w:t xml:space="preserve">3, </w:t>
      </w:r>
      <w:r w:rsidR="00D37103">
        <w:t>4], NR is expected to support carrier a</w:t>
      </w:r>
      <w:r w:rsidR="00D37103" w:rsidRPr="00D37103">
        <w:t>ggregation between carriers of different air interface numerologies</w:t>
      </w:r>
      <w:r w:rsidR="00D06BFE">
        <w:t>,</w:t>
      </w:r>
      <w:r w:rsidR="00C06EFB">
        <w:t xml:space="preserve"> e.g.,</w:t>
      </w:r>
      <w:r w:rsidR="00D37103">
        <w:t xml:space="preserve"> TTI lengths might be different. </w:t>
      </w:r>
      <w:r w:rsidR="00D37103" w:rsidRPr="00D37103">
        <w:t xml:space="preserve"> </w:t>
      </w:r>
      <w:r w:rsidR="00E5551F">
        <w:t>Hence,</w:t>
      </w:r>
      <w:r w:rsidR="00E5551F" w:rsidRPr="00E5551F">
        <w:t xml:space="preserve"> we </w:t>
      </w:r>
      <w:r w:rsidR="00D06BFE">
        <w:t xml:space="preserve">propose to </w:t>
      </w:r>
      <w:r w:rsidR="00E5551F" w:rsidRPr="00E5551F">
        <w:t>revisit the conce</w:t>
      </w:r>
      <w:r w:rsidR="00E5551F">
        <w:t xml:space="preserve">pt of separate HARQ processes per carrier for a UE in multi-connectivity. </w:t>
      </w:r>
    </w:p>
    <w:p w:rsidR="00FD5460" w:rsidRDefault="00FD5460" w:rsidP="001C7264">
      <w:r w:rsidRPr="008421E5">
        <w:t xml:space="preserve">Current LTE HARQ design does not </w:t>
      </w:r>
      <w:r>
        <w:t>enable</w:t>
      </w:r>
      <w:r w:rsidRPr="008421E5">
        <w:t xml:space="preserve"> </w:t>
      </w:r>
      <w:r>
        <w:t>flexible packet processing times at the UE to enable simultaneously both implementations using low-cost, slower processors and implementations using faster processors. By allowing faster processors to reduce the processing times achieves lower latency. To support non-uniform processing latencies across the NR carriers using the LTE approach, we could set the number of HARQ processes for each carrier and for all UEs to be the maximum possible RTT that can be encountered for any UE/</w:t>
      </w:r>
      <w:proofErr w:type="spellStart"/>
      <w:r>
        <w:t>eNodeB</w:t>
      </w:r>
      <w:proofErr w:type="spellEnd"/>
      <w:r>
        <w:t xml:space="preserve"> in the network. However, this requires over-provisioning of HARQ processes on carriers that experience a smaller processing time, resulting in additional overhead in terms of the number of bits needed to convey the HARQ process identifier and as a consequence, larger HARQ memory requirement at the UEs for those UEs that need only a smaller processing time. Instead, such UEs should be able to make use of its additional HARQ memory to support more transmissions from other carriers. Conversely, in order to meet the peak throughput requirement, by using the LTE method, we would need to unnecessarily impose a larger soft buffer requirement across all carriers on lower-cost implementations with slower processors. </w:t>
      </w:r>
      <w:r w:rsidRPr="00AA7254">
        <w:t xml:space="preserve">HARQ pooling can allow some optimization of the memory requirements for such UEs and trade off the ability to reach peak throughput </w:t>
      </w:r>
      <w:proofErr w:type="spellStart"/>
      <w:r w:rsidRPr="00AA7254">
        <w:t>vs</w:t>
      </w:r>
      <w:proofErr w:type="spellEnd"/>
      <w:r w:rsidRPr="00AA7254">
        <w:t xml:space="preserve"> memory requirements for cost-</w:t>
      </w:r>
      <w:r w:rsidR="00E30BCF" w:rsidRPr="00AA7254">
        <w:t>sensitive UEs.</w:t>
      </w:r>
    </w:p>
    <w:p w:rsidR="008C20BE" w:rsidRDefault="00E30BCF" w:rsidP="001C7264">
      <w:r>
        <w:t>Finally, HARQ retransmissions in LTE can only be performed on the same carrier as the one in which the fresh transmission was done. With NR at higher frequency bands, due to the challenging propagation conditions and the line-of-sight requirements, the connectivity to the cm-wave/mm-wave cell may be temporarily not available as shown in Figure 1. Under such scenarios, using the LTE approach would imply that the recovery of the packets that need HARQ retransmission at the time of the loss of connection would have to be done through higher layers, similar to handovers, resulting in poor performance, especially given that such loss of LOS paths may occur too frequently.</w:t>
      </w:r>
    </w:p>
    <w:p w:rsidR="0047562B" w:rsidRDefault="0047562B" w:rsidP="001C7264"/>
    <w:p w:rsidR="00FD5460" w:rsidRDefault="00FD5460" w:rsidP="00FD5460">
      <w:pPr>
        <w:rPr>
          <w:b/>
        </w:rPr>
      </w:pPr>
      <w:r>
        <w:rPr>
          <w:b/>
        </w:rPr>
        <w:t>Observation</w:t>
      </w:r>
      <w:r w:rsidRPr="001C7264">
        <w:rPr>
          <w:b/>
        </w:rPr>
        <w:t xml:space="preserve"> </w:t>
      </w:r>
      <w:r w:rsidR="00B933F0">
        <w:rPr>
          <w:b/>
        </w:rPr>
        <w:t>1</w:t>
      </w:r>
      <w:r w:rsidRPr="001C7264">
        <w:rPr>
          <w:b/>
        </w:rPr>
        <w:t xml:space="preserve">: </w:t>
      </w:r>
      <w:r>
        <w:rPr>
          <w:b/>
        </w:rPr>
        <w:t>In NR, it would be beneficial to have flexible HARQ process allocation to enable variable processing times</w:t>
      </w:r>
      <w:r w:rsidR="00555FE9">
        <w:rPr>
          <w:b/>
        </w:rPr>
        <w:t xml:space="preserve">, </w:t>
      </w:r>
      <w:r w:rsidR="00B83FD2">
        <w:rPr>
          <w:b/>
        </w:rPr>
        <w:t xml:space="preserve">variable </w:t>
      </w:r>
      <w:r w:rsidR="00555FE9">
        <w:rPr>
          <w:b/>
        </w:rPr>
        <w:t>HARQ RTTs</w:t>
      </w:r>
      <w:r w:rsidR="00B83FD2">
        <w:rPr>
          <w:b/>
        </w:rPr>
        <w:t>,</w:t>
      </w:r>
      <w:r>
        <w:rPr>
          <w:b/>
        </w:rPr>
        <w:t xml:space="preserve"> </w:t>
      </w:r>
      <w:r w:rsidR="008C20BE">
        <w:rPr>
          <w:b/>
        </w:rPr>
        <w:t>non-</w:t>
      </w:r>
      <w:r w:rsidR="00CC589C">
        <w:rPr>
          <w:b/>
        </w:rPr>
        <w:t>negligible</w:t>
      </w:r>
      <w:r w:rsidR="008C20BE">
        <w:rPr>
          <w:b/>
        </w:rPr>
        <w:t xml:space="preserve"> </w:t>
      </w:r>
      <w:proofErr w:type="spellStart"/>
      <w:r w:rsidR="008C20BE">
        <w:rPr>
          <w:b/>
        </w:rPr>
        <w:t>fronthaul</w:t>
      </w:r>
      <w:proofErr w:type="spellEnd"/>
      <w:r w:rsidR="008C20BE">
        <w:rPr>
          <w:b/>
        </w:rPr>
        <w:t xml:space="preserve"> latencies, </w:t>
      </w:r>
      <w:r>
        <w:rPr>
          <w:b/>
        </w:rPr>
        <w:t>and Carrier Aggregation across carriers with possibl</w:t>
      </w:r>
      <w:r w:rsidR="00B83FD2">
        <w:rPr>
          <w:b/>
        </w:rPr>
        <w:t>y</w:t>
      </w:r>
      <w:r>
        <w:rPr>
          <w:b/>
        </w:rPr>
        <w:t xml:space="preserve"> different numerologies and sub-frame lengths. </w:t>
      </w:r>
    </w:p>
    <w:p w:rsidR="00FD5460" w:rsidRPr="007746E3" w:rsidRDefault="00AD56A2" w:rsidP="007746E3">
      <w:pPr>
        <w:rPr>
          <w:b/>
        </w:rPr>
      </w:pPr>
      <w:r>
        <w:rPr>
          <w:b/>
        </w:rPr>
        <w:t>Observation 2: Use of LTE method of Carrier Aggregation will force the HARQ retransmissions to be performed in the same carrier as the fresh transmission, resulting in poor performance for cm-wave/mm-wave cells whose LOS requirement might often result in temporary loss of connectivity.</w:t>
      </w:r>
    </w:p>
    <w:p w:rsidR="00CE157C" w:rsidRDefault="00CE157C" w:rsidP="00CE157C">
      <w:pPr>
        <w:pStyle w:val="Heading2"/>
      </w:pPr>
      <w:bookmarkStart w:id="2" w:name="_Ref458620404"/>
      <w:r>
        <w:t>2</w:t>
      </w:r>
      <w:r w:rsidRPr="006E13D1">
        <w:t>.</w:t>
      </w:r>
      <w:r>
        <w:t>2</w:t>
      </w:r>
      <w:r w:rsidRPr="006E13D1">
        <w:tab/>
      </w:r>
      <w:r w:rsidR="00E80A06">
        <w:t>HARQ Process pooling concept</w:t>
      </w:r>
      <w:bookmarkEnd w:id="2"/>
    </w:p>
    <w:p w:rsidR="0082274D" w:rsidRDefault="00D37103" w:rsidP="0082274D">
      <w:r>
        <w:t xml:space="preserve">We propose that a common pool of HARQ processes be maintained per UE across all the carriers that it is being served from. </w:t>
      </w:r>
      <w:r w:rsidR="00D96A9C">
        <w:t xml:space="preserve">This would allow for dynamic allocation of HARQ buffers per serving carrier, while keeping the total number of HARQ-processes-per-UE constant. When </w:t>
      </w:r>
      <w:r w:rsidR="00604C2B">
        <w:t>there is a centralized HARQ entity across all carriers</w:t>
      </w:r>
      <w:r w:rsidR="00D96A9C">
        <w:t xml:space="preserve">, the pool of HARQ processes allows picking the next available HARQ process dynamically for the transmission. When </w:t>
      </w:r>
      <w:r w:rsidR="00604C2B">
        <w:t>there is a separate HARQ entity per carrier</w:t>
      </w:r>
      <w:r w:rsidR="00BB3CAC">
        <w:t>,</w:t>
      </w:r>
      <w:r w:rsidR="00D96A9C">
        <w:t xml:space="preserve"> </w:t>
      </w:r>
      <w:r w:rsidR="00D069B3">
        <w:t xml:space="preserve">we </w:t>
      </w:r>
      <w:r w:rsidR="00D06BFE">
        <w:t xml:space="preserve">could use </w:t>
      </w:r>
      <w:r w:rsidR="00BB3CAC">
        <w:t xml:space="preserve">a </w:t>
      </w:r>
      <w:r w:rsidR="00D96A9C">
        <w:t xml:space="preserve">simple semi-static split </w:t>
      </w:r>
      <w:r w:rsidR="00604C2B">
        <w:t xml:space="preserve">of </w:t>
      </w:r>
      <w:r w:rsidR="00BB3CAC">
        <w:t xml:space="preserve">the pool of </w:t>
      </w:r>
      <w:r w:rsidR="00D96A9C">
        <w:t xml:space="preserve">HARQ </w:t>
      </w:r>
      <w:r w:rsidR="00BB3CAC">
        <w:t xml:space="preserve">processes </w:t>
      </w:r>
      <w:r w:rsidR="00604C2B">
        <w:t>and allocate non-overlapping HARQ processes to the different carriers and adapt to the</w:t>
      </w:r>
      <w:r w:rsidR="00BB3CAC">
        <w:t xml:space="preserve"> </w:t>
      </w:r>
      <w:r w:rsidR="00D96A9C">
        <w:t xml:space="preserve">different RTTs of the </w:t>
      </w:r>
      <w:r w:rsidR="00B53CA6">
        <w:t>carrier</w:t>
      </w:r>
      <w:r w:rsidR="00BB3CAC">
        <w:t>s</w:t>
      </w:r>
      <w:r w:rsidR="00B53CA6">
        <w:t xml:space="preserve">. </w:t>
      </w:r>
      <w:r w:rsidR="00D96A9C">
        <w:t xml:space="preserve"> </w:t>
      </w:r>
      <w:r w:rsidR="00B53CA6">
        <w:t xml:space="preserve">The semi-static partitioning of the pooled HARQ processes enables the </w:t>
      </w:r>
      <w:r w:rsidR="00604C2B">
        <w:t xml:space="preserve">HARQ entities </w:t>
      </w:r>
      <w:r w:rsidR="00B53CA6">
        <w:t xml:space="preserve">of the different carriers to operate independently with minimal interaction. </w:t>
      </w:r>
    </w:p>
    <w:p w:rsidR="00D37103" w:rsidRDefault="0082274D" w:rsidP="00D06BFE">
      <w:pPr>
        <w:rPr>
          <w:lang w:val="en-IN"/>
        </w:rPr>
      </w:pPr>
      <w:r>
        <w:t>HARQ process pooling c</w:t>
      </w:r>
      <w:r w:rsidRPr="0082274D">
        <w:t xml:space="preserve">an better accommodate time-varying HARQ RTT across multiple cells as </w:t>
      </w:r>
      <w:r w:rsidR="00D06BFE">
        <w:t xml:space="preserve">the </w:t>
      </w:r>
      <w:r w:rsidRPr="0082274D">
        <w:t>UE moves from the coverage of one cell to another</w:t>
      </w:r>
      <w:r>
        <w:t xml:space="preserve">. It </w:t>
      </w:r>
      <w:r w:rsidRPr="0082274D">
        <w:t>enables better HARQ memory management at the</w:t>
      </w:r>
      <w:r>
        <w:t xml:space="preserve"> UE when in multi-connectivity. Another advantage is that it allows the network to perform HARQ retransmissions from any carrier, independent of the </w:t>
      </w:r>
      <w:r>
        <w:lastRenderedPageBreak/>
        <w:t>carrier from which the prior transmissions/retransmissions were performed</w:t>
      </w:r>
      <w:r w:rsidR="006A384C">
        <w:t>, as illustrated in Fig. 2</w:t>
      </w:r>
      <w:r>
        <w:t xml:space="preserve">. </w:t>
      </w:r>
      <w:r w:rsidR="00D06BFE" w:rsidRPr="00D06BFE">
        <w:rPr>
          <w:lang w:val="en-IN"/>
        </w:rPr>
        <w:t xml:space="preserve">This is an important advantage in the context of </w:t>
      </w:r>
      <w:r w:rsidR="00D06BFE">
        <w:rPr>
          <w:lang w:val="en-IN"/>
        </w:rPr>
        <w:t>NR</w:t>
      </w:r>
      <w:r w:rsidR="00D06BFE" w:rsidRPr="00D06BFE">
        <w:rPr>
          <w:lang w:val="en-IN"/>
        </w:rPr>
        <w:t>,</w:t>
      </w:r>
      <w:r w:rsidR="00D06BFE">
        <w:rPr>
          <w:lang w:val="en-IN"/>
        </w:rPr>
        <w:t xml:space="preserve"> </w:t>
      </w:r>
      <w:r w:rsidR="00D06BFE" w:rsidRPr="00D06BFE">
        <w:rPr>
          <w:lang w:val="en-IN"/>
        </w:rPr>
        <w:t>given that the cm-wave and mm-wave cells require line-of</w:t>
      </w:r>
      <w:r w:rsidR="00D06BFE">
        <w:rPr>
          <w:lang w:val="en-IN"/>
        </w:rPr>
        <w:t xml:space="preserve"> </w:t>
      </w:r>
      <w:r w:rsidR="00D06BFE" w:rsidRPr="00D06BFE">
        <w:rPr>
          <w:lang w:val="en-IN"/>
        </w:rPr>
        <w:t>sight</w:t>
      </w:r>
      <w:r w:rsidR="00D06BFE">
        <w:rPr>
          <w:lang w:val="en-IN"/>
        </w:rPr>
        <w:t xml:space="preserve"> </w:t>
      </w:r>
      <w:r w:rsidR="001F0BFD">
        <w:rPr>
          <w:lang w:val="en-IN"/>
        </w:rPr>
        <w:t xml:space="preserve">(LOS) </w:t>
      </w:r>
      <w:r w:rsidR="00D06BFE" w:rsidRPr="00D06BFE">
        <w:rPr>
          <w:lang w:val="en-IN"/>
        </w:rPr>
        <w:t xml:space="preserve">operation and very fast cell switching to combat </w:t>
      </w:r>
      <w:r w:rsidR="001F0BFD">
        <w:rPr>
          <w:lang w:val="en-IN"/>
        </w:rPr>
        <w:t>blocking of the LOS path</w:t>
      </w:r>
      <w:r w:rsidR="00D06BFE" w:rsidRPr="00D06BFE">
        <w:rPr>
          <w:lang w:val="en-IN"/>
        </w:rPr>
        <w:t>.</w:t>
      </w:r>
      <w:r w:rsidR="00D06BFE">
        <w:rPr>
          <w:lang w:val="en-IN"/>
        </w:rPr>
        <w:t xml:space="preserve"> </w:t>
      </w:r>
    </w:p>
    <w:p w:rsidR="006A384C" w:rsidRDefault="006A384C" w:rsidP="006A384C">
      <w:pPr>
        <w:keepNext/>
      </w:pPr>
    </w:p>
    <w:p w:rsidR="00B83FD2" w:rsidRDefault="00B83FD2" w:rsidP="006A384C">
      <w:pPr>
        <w:keepNext/>
      </w:pPr>
      <w:r>
        <w:rPr>
          <w:noProof/>
          <w:lang w:val="en-US" w:eastAsia="zh-CN"/>
        </w:rPr>
        <w:drawing>
          <wp:inline distT="0" distB="0" distL="0" distR="0">
            <wp:extent cx="5531399" cy="2112311"/>
            <wp:effectExtent l="0" t="0" r="0" b="254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41626" cy="2116217"/>
                    </a:xfrm>
                    <a:prstGeom prst="rect">
                      <a:avLst/>
                    </a:prstGeom>
                    <a:noFill/>
                  </pic:spPr>
                </pic:pic>
              </a:graphicData>
            </a:graphic>
          </wp:inline>
        </w:drawing>
      </w:r>
    </w:p>
    <w:p w:rsidR="006A384C" w:rsidRDefault="006A384C" w:rsidP="006A384C">
      <w:pPr>
        <w:pStyle w:val="Caption"/>
      </w:pPr>
      <w:bookmarkStart w:id="3" w:name="_Ref458195810"/>
      <w:r>
        <w:t xml:space="preserve">Figure </w:t>
      </w:r>
      <w:bookmarkEnd w:id="3"/>
      <w:r>
        <w:t>2</w:t>
      </w:r>
      <w:r>
        <w:rPr>
          <w:lang w:val="en-US"/>
        </w:rPr>
        <w:t>: HARQ retransmission from a different cell than the cell from which the initial packet transmission is performed</w:t>
      </w:r>
    </w:p>
    <w:p w:rsidR="006A384C" w:rsidRPr="00725739" w:rsidRDefault="006A384C" w:rsidP="00D06BFE">
      <w:pPr>
        <w:rPr>
          <w:lang w:val="en-IN"/>
        </w:rPr>
      </w:pPr>
    </w:p>
    <w:p w:rsidR="009A63D0" w:rsidRDefault="000C202B" w:rsidP="0082274D">
      <w:r>
        <w:t>With the HARQ pooling concept, we expect that we can standardize the UE categories based on the number of HARQ processes that the UE can support, with higher category UEs being capable of supporting a larger number of HARQ processes.</w:t>
      </w:r>
    </w:p>
    <w:p w:rsidR="00D528F3" w:rsidRDefault="00D528F3" w:rsidP="00D528F3">
      <w:pPr>
        <w:rPr>
          <w:strike/>
        </w:rPr>
      </w:pPr>
      <w:r>
        <w:t xml:space="preserve">In the case where the </w:t>
      </w:r>
      <w:proofErr w:type="spellStart"/>
      <w:r>
        <w:t>fronthaul</w:t>
      </w:r>
      <w:proofErr w:type="spellEnd"/>
      <w:r>
        <w:t xml:space="preserve"> latency is too large to be able to schedule the UE </w:t>
      </w:r>
      <w:r w:rsidR="00D33BD2">
        <w:t xml:space="preserve">in </w:t>
      </w:r>
      <w:r>
        <w:t xml:space="preserve">every TTI across all its carriers, it would be beneficial to use </w:t>
      </w:r>
      <w:r w:rsidR="00320742">
        <w:t xml:space="preserve">selectively </w:t>
      </w:r>
      <w:r>
        <w:t>more HARQ processes on that carrier that yields larger throughput for the UE. For instance, the UE may have 16 pooled HARQ processes with a HARQ RTT of 10 TTIs for each of the two component carriers. In one of the carriers, the given UE may be the only active</w:t>
      </w:r>
      <w:r w:rsidR="00AC6178">
        <w:t xml:space="preserve"> UE</w:t>
      </w:r>
      <w:r>
        <w:t>, and in the other carrier, let us say that there are two active UEs. In this case, it would be preferable to use 10 HARQ processes on the first carrier, and the remaining 6 on the second carrier</w:t>
      </w:r>
      <w:r w:rsidR="00D33BD2">
        <w:t xml:space="preserve"> to optimize system performance</w:t>
      </w:r>
      <w:r>
        <w:t xml:space="preserve">. </w:t>
      </w:r>
      <w:r w:rsidR="007C55BF">
        <w:t>Similarly, w</w:t>
      </w:r>
      <w:r>
        <w:t xml:space="preserve">e can optimize for the channel conditions and </w:t>
      </w:r>
      <w:r w:rsidR="00AC6178">
        <w:t xml:space="preserve">the </w:t>
      </w:r>
      <w:r>
        <w:t xml:space="preserve">SINR the UE experiences in the two carriers. </w:t>
      </w:r>
      <w:r w:rsidR="007C55BF">
        <w:t>T</w:t>
      </w:r>
      <w:r w:rsidR="007C55BF" w:rsidRPr="00586B33">
        <w:t xml:space="preserve">his benefit is accrued also in the case when the </w:t>
      </w:r>
      <w:proofErr w:type="spellStart"/>
      <w:r w:rsidR="007C55BF" w:rsidRPr="00586B33">
        <w:t>fronthaul</w:t>
      </w:r>
      <w:proofErr w:type="spellEnd"/>
      <w:r w:rsidR="007C55BF" w:rsidRPr="00586B33">
        <w:t xml:space="preserve"> latency is identical</w:t>
      </w:r>
      <w:r w:rsidR="007C55BF">
        <w:t xml:space="preserve"> across the carriers</w:t>
      </w:r>
      <w:r w:rsidR="007C55BF" w:rsidRPr="00586B33">
        <w:t xml:space="preserve">. </w:t>
      </w:r>
      <w:r>
        <w:t>We also note that the better carrier may change often depending on the channel conditions and</w:t>
      </w:r>
      <w:r w:rsidR="00AC6178">
        <w:t xml:space="preserve"> the</w:t>
      </w:r>
      <w:r>
        <w:t xml:space="preserve"> load </w:t>
      </w:r>
      <w:r w:rsidR="00586B33">
        <w:t>o</w:t>
      </w:r>
      <w:r>
        <w:t>n the two carriers.</w:t>
      </w:r>
      <w:r w:rsidR="007C55BF">
        <w:t xml:space="preserve"> Hence, the ability to reassign dynamically HARQ processes to carriers can be a very useful feature. </w:t>
      </w:r>
      <w:r>
        <w:t xml:space="preserve"> </w:t>
      </w:r>
    </w:p>
    <w:p w:rsidR="00700F7B" w:rsidRPr="0047562B" w:rsidRDefault="00586B33" w:rsidP="00700F7B">
      <w:r w:rsidRPr="0047562B">
        <w:t>There are</w:t>
      </w:r>
      <w:r w:rsidR="00700F7B" w:rsidRPr="0047562B">
        <w:t xml:space="preserve"> two options for HARQ process pooling</w:t>
      </w:r>
      <w:r w:rsidR="00AA7254" w:rsidRPr="0047562B">
        <w:t xml:space="preserve"> that need to be evaluated further</w:t>
      </w:r>
      <w:r w:rsidR="00700F7B" w:rsidRPr="0047562B">
        <w:t>.</w:t>
      </w:r>
    </w:p>
    <w:p w:rsidR="00700F7B" w:rsidRPr="0047562B" w:rsidRDefault="00700F7B" w:rsidP="00700F7B">
      <w:pPr>
        <w:pStyle w:val="ListParagraph"/>
        <w:numPr>
          <w:ilvl w:val="0"/>
          <w:numId w:val="5"/>
        </w:numPr>
        <w:rPr>
          <w:lang w:val="en-US"/>
        </w:rPr>
      </w:pPr>
      <w:r w:rsidRPr="0047562B">
        <w:rPr>
          <w:lang w:val="en-US"/>
        </w:rPr>
        <w:t>Pooling of both the soft memory and the HARQ processes</w:t>
      </w:r>
      <w:r w:rsidR="009709BA" w:rsidRPr="0047562B">
        <w:rPr>
          <w:lang w:val="en-US"/>
        </w:rPr>
        <w:t>:</w:t>
      </w:r>
      <w:r w:rsidRPr="0047562B">
        <w:rPr>
          <w:lang w:val="en-US"/>
        </w:rPr>
        <w:t xml:space="preserve"> This allows us to allocate the common HARQ buffer freely so that when the maximum number of carriers the UE is built to support is not in use, we could benefit from that soft buffer on another carrier and have</w:t>
      </w:r>
      <w:r w:rsidR="009709BA" w:rsidRPr="0047562B">
        <w:rPr>
          <w:lang w:val="en-US"/>
        </w:rPr>
        <w:t>,</w:t>
      </w:r>
      <w:r w:rsidRPr="0047562B">
        <w:rPr>
          <w:lang w:val="en-US"/>
        </w:rPr>
        <w:t xml:space="preserve"> for</w:t>
      </w:r>
      <w:r w:rsidR="009709BA" w:rsidRPr="0047562B">
        <w:rPr>
          <w:lang w:val="en-US"/>
        </w:rPr>
        <w:t xml:space="preserve"> example, </w:t>
      </w:r>
      <w:r w:rsidRPr="0047562B">
        <w:rPr>
          <w:lang w:val="en-US"/>
        </w:rPr>
        <w:t>a larger number of HARQ processes on the active carriers. If we are able to uniquely refer to the HARQ process identity across all carriers, then we are able to use the full flexibility (pool soft buffer and HARQ processes) to also retransmit HARQ packets across carriers and dynamically switch the HARQ processes used on the different carriers.</w:t>
      </w:r>
    </w:p>
    <w:p w:rsidR="00700F7B" w:rsidRPr="0047562B" w:rsidRDefault="00700F7B" w:rsidP="00700F7B">
      <w:pPr>
        <w:pStyle w:val="ListParagraph"/>
        <w:numPr>
          <w:ilvl w:val="0"/>
          <w:numId w:val="5"/>
        </w:numPr>
        <w:rPr>
          <w:lang w:val="en-US"/>
        </w:rPr>
      </w:pPr>
      <w:r w:rsidRPr="0047562B">
        <w:rPr>
          <w:lang w:val="en-US"/>
        </w:rPr>
        <w:t>Pooling of the soft buffer and not the HARQ processes</w:t>
      </w:r>
      <w:r w:rsidR="009709BA" w:rsidRPr="0047562B">
        <w:rPr>
          <w:lang w:val="en-US"/>
        </w:rPr>
        <w:t>:</w:t>
      </w:r>
      <w:r w:rsidRPr="0047562B">
        <w:rPr>
          <w:lang w:val="en-US"/>
        </w:rPr>
        <w:t xml:space="preserve"> If we have </w:t>
      </w:r>
      <w:r w:rsidR="009709BA" w:rsidRPr="0047562B">
        <w:rPr>
          <w:lang w:val="en-US"/>
        </w:rPr>
        <w:t xml:space="preserve">a </w:t>
      </w:r>
      <w:r w:rsidRPr="0047562B">
        <w:rPr>
          <w:lang w:val="en-US"/>
        </w:rPr>
        <w:t>configurable number of HARQ processes per carrier that we inform the UE about, then we are only pooling the soft memory</w:t>
      </w:r>
      <w:r w:rsidR="009709BA" w:rsidRPr="0047562B">
        <w:rPr>
          <w:lang w:val="en-US"/>
        </w:rPr>
        <w:t xml:space="preserve"> and not the HARQ processes</w:t>
      </w:r>
      <w:r w:rsidRPr="0047562B">
        <w:rPr>
          <w:lang w:val="en-US"/>
        </w:rPr>
        <w:t xml:space="preserve">. </w:t>
      </w:r>
    </w:p>
    <w:p w:rsidR="00700F7B" w:rsidRPr="0047562B" w:rsidRDefault="00700F7B" w:rsidP="00D528F3">
      <w:pPr>
        <w:rPr>
          <w:strike/>
        </w:rPr>
      </w:pPr>
    </w:p>
    <w:p w:rsidR="00E80A06" w:rsidRDefault="00E80A06" w:rsidP="001B49C9">
      <w:pPr>
        <w:rPr>
          <w:b/>
        </w:rPr>
      </w:pPr>
      <w:r>
        <w:rPr>
          <w:b/>
        </w:rPr>
        <w:t>Proposal 1</w:t>
      </w:r>
      <w:r w:rsidRPr="001C7264">
        <w:rPr>
          <w:b/>
        </w:rPr>
        <w:t>: RAN</w:t>
      </w:r>
      <w:r w:rsidR="009F195F">
        <w:rPr>
          <w:b/>
        </w:rPr>
        <w:t>1</w:t>
      </w:r>
      <w:r w:rsidRPr="001C7264">
        <w:rPr>
          <w:b/>
        </w:rPr>
        <w:t xml:space="preserve"> shall study </w:t>
      </w:r>
      <w:r>
        <w:rPr>
          <w:b/>
        </w:rPr>
        <w:t xml:space="preserve">HARQ process pooling for NR </w:t>
      </w:r>
      <w:r w:rsidR="001D2FEB">
        <w:rPr>
          <w:b/>
        </w:rPr>
        <w:t>Carrier Aggregation</w:t>
      </w:r>
      <w:r>
        <w:rPr>
          <w:b/>
        </w:rPr>
        <w:t xml:space="preserve"> in the context of cloud RAN deployments with non-</w:t>
      </w:r>
      <w:r w:rsidR="00CC589C">
        <w:rPr>
          <w:b/>
        </w:rPr>
        <w:t>negligible</w:t>
      </w:r>
      <w:r w:rsidR="00D069B3">
        <w:rPr>
          <w:b/>
        </w:rPr>
        <w:t>, non-uniform</w:t>
      </w:r>
      <w:r>
        <w:rPr>
          <w:b/>
        </w:rPr>
        <w:t xml:space="preserve"> </w:t>
      </w:r>
      <w:proofErr w:type="spellStart"/>
      <w:r>
        <w:rPr>
          <w:b/>
        </w:rPr>
        <w:t>fronthaul</w:t>
      </w:r>
      <w:proofErr w:type="spellEnd"/>
      <w:r>
        <w:rPr>
          <w:b/>
        </w:rPr>
        <w:t xml:space="preserve"> latencies</w:t>
      </w:r>
      <w:r w:rsidR="00311F31">
        <w:rPr>
          <w:b/>
        </w:rPr>
        <w:t xml:space="preserve"> and/or variable processing times at the UE</w:t>
      </w:r>
      <w:r>
        <w:rPr>
          <w:b/>
        </w:rPr>
        <w:t xml:space="preserve">. </w:t>
      </w:r>
    </w:p>
    <w:p w:rsidR="001C7264" w:rsidRPr="001C7264" w:rsidRDefault="001C7264" w:rsidP="001B49C9">
      <w:pPr>
        <w:rPr>
          <w:b/>
        </w:rPr>
      </w:pPr>
    </w:p>
    <w:p w:rsidR="00CD4C7B" w:rsidRPr="006E13D1" w:rsidRDefault="00CD4C7B" w:rsidP="00CD4C7B">
      <w:pPr>
        <w:pStyle w:val="Heading1"/>
      </w:pPr>
      <w:r w:rsidRPr="006E13D1">
        <w:lastRenderedPageBreak/>
        <w:t>3</w:t>
      </w:r>
      <w:r w:rsidRPr="006E13D1">
        <w:tab/>
      </w:r>
      <w:r w:rsidR="001C7264">
        <w:t>Summary</w:t>
      </w:r>
    </w:p>
    <w:p w:rsidR="00CC589C" w:rsidRDefault="00CC589C" w:rsidP="00CC589C">
      <w:pPr>
        <w:rPr>
          <w:b/>
        </w:rPr>
      </w:pPr>
      <w:r>
        <w:rPr>
          <w:b/>
        </w:rPr>
        <w:t>Observation</w:t>
      </w:r>
      <w:r w:rsidRPr="001C7264">
        <w:rPr>
          <w:b/>
        </w:rPr>
        <w:t xml:space="preserve"> </w:t>
      </w:r>
      <w:r>
        <w:rPr>
          <w:b/>
        </w:rPr>
        <w:t>1</w:t>
      </w:r>
      <w:r w:rsidRPr="001C7264">
        <w:rPr>
          <w:b/>
        </w:rPr>
        <w:t xml:space="preserve">: </w:t>
      </w:r>
      <w:r>
        <w:rPr>
          <w:b/>
        </w:rPr>
        <w:t xml:space="preserve">In NR, it would be beneficial to have flexible HARQ process allocation to enable variable processing times, variable HARQ RTTs, non-negligible </w:t>
      </w:r>
      <w:proofErr w:type="spellStart"/>
      <w:r>
        <w:rPr>
          <w:b/>
        </w:rPr>
        <w:t>fronthaul</w:t>
      </w:r>
      <w:proofErr w:type="spellEnd"/>
      <w:r>
        <w:rPr>
          <w:b/>
        </w:rPr>
        <w:t xml:space="preserve"> latencies, and Carrier Aggregation across carriers with possibly different numerologies and sub-frame lengths. </w:t>
      </w:r>
    </w:p>
    <w:p w:rsidR="00AD56A2" w:rsidRDefault="00AD56A2" w:rsidP="00311F31">
      <w:pPr>
        <w:rPr>
          <w:b/>
        </w:rPr>
      </w:pPr>
      <w:r>
        <w:rPr>
          <w:b/>
        </w:rPr>
        <w:t>Observation 2: Use of LTE method of Carrier Aggregation will force the HARQ retransmissions to be performed in the same carrier as the fresh transmission, resulting in poor performance for cm-wave/mm-wave cells whose LOS requirement might often result in temporary loss of connectivity.</w:t>
      </w:r>
    </w:p>
    <w:p w:rsidR="00311F31" w:rsidRPr="00E80A06" w:rsidRDefault="00311F31" w:rsidP="00311F31">
      <w:pPr>
        <w:rPr>
          <w:b/>
        </w:rPr>
      </w:pPr>
      <w:r>
        <w:rPr>
          <w:b/>
        </w:rPr>
        <w:t>Proposal 1</w:t>
      </w:r>
      <w:r w:rsidRPr="001C7264">
        <w:rPr>
          <w:b/>
        </w:rPr>
        <w:t>: RAN</w:t>
      </w:r>
      <w:r w:rsidR="009F195F">
        <w:rPr>
          <w:b/>
        </w:rPr>
        <w:t>1</w:t>
      </w:r>
      <w:r w:rsidRPr="001C7264">
        <w:rPr>
          <w:b/>
        </w:rPr>
        <w:t xml:space="preserve"> shall study </w:t>
      </w:r>
      <w:r>
        <w:rPr>
          <w:b/>
        </w:rPr>
        <w:t xml:space="preserve">HARQ process pooling for NR </w:t>
      </w:r>
      <w:r w:rsidR="001D2FEB">
        <w:rPr>
          <w:b/>
        </w:rPr>
        <w:t>Carrier Aggregation</w:t>
      </w:r>
      <w:r>
        <w:rPr>
          <w:b/>
        </w:rPr>
        <w:t xml:space="preserve"> in the context of cloud RAN deployments with non-</w:t>
      </w:r>
      <w:r w:rsidR="00CC589C">
        <w:rPr>
          <w:b/>
        </w:rPr>
        <w:t>negligible</w:t>
      </w:r>
      <w:r>
        <w:rPr>
          <w:b/>
        </w:rPr>
        <w:t xml:space="preserve">, non-uniform </w:t>
      </w:r>
      <w:proofErr w:type="spellStart"/>
      <w:r>
        <w:rPr>
          <w:b/>
        </w:rPr>
        <w:t>fronthaul</w:t>
      </w:r>
      <w:proofErr w:type="spellEnd"/>
      <w:r>
        <w:rPr>
          <w:b/>
        </w:rPr>
        <w:t xml:space="preserve"> latencies and/or variable processing times at the UE. </w:t>
      </w:r>
    </w:p>
    <w:p w:rsidR="00E80A06" w:rsidRPr="006E13D1" w:rsidRDefault="00E80A06" w:rsidP="00E80A06"/>
    <w:p w:rsidR="00CD4C7B" w:rsidRPr="006E13D1" w:rsidRDefault="00CD4C7B" w:rsidP="00CD4C7B">
      <w:pPr>
        <w:pStyle w:val="Heading1"/>
      </w:pPr>
      <w:r w:rsidRPr="006E13D1">
        <w:t>References</w:t>
      </w:r>
    </w:p>
    <w:p w:rsidR="00882597" w:rsidRDefault="00882597" w:rsidP="00882597">
      <w:pPr>
        <w:numPr>
          <w:ilvl w:val="0"/>
          <w:numId w:val="4"/>
        </w:numPr>
        <w:overflowPunct w:val="0"/>
        <w:autoSpaceDE w:val="0"/>
        <w:autoSpaceDN w:val="0"/>
        <w:adjustRightInd w:val="0"/>
        <w:textAlignment w:val="baseline"/>
        <w:rPr>
          <w:sz w:val="18"/>
          <w:szCs w:val="18"/>
        </w:rPr>
      </w:pPr>
      <w:r w:rsidRPr="005C55E2">
        <w:rPr>
          <w:sz w:val="18"/>
          <w:szCs w:val="18"/>
        </w:rPr>
        <w:t>RAN2#94 Chairman notes</w:t>
      </w:r>
    </w:p>
    <w:p w:rsidR="000B3D2C" w:rsidRPr="005C55E2" w:rsidRDefault="000B3D2C" w:rsidP="000F4156">
      <w:pPr>
        <w:numPr>
          <w:ilvl w:val="0"/>
          <w:numId w:val="4"/>
        </w:numPr>
        <w:overflowPunct w:val="0"/>
        <w:autoSpaceDE w:val="0"/>
        <w:autoSpaceDN w:val="0"/>
        <w:adjustRightInd w:val="0"/>
        <w:textAlignment w:val="baseline"/>
        <w:rPr>
          <w:sz w:val="18"/>
          <w:szCs w:val="18"/>
        </w:rPr>
      </w:pPr>
      <w:r>
        <w:rPr>
          <w:sz w:val="18"/>
          <w:szCs w:val="18"/>
        </w:rPr>
        <w:t>R1-16</w:t>
      </w:r>
      <w:r w:rsidR="000F4156">
        <w:rPr>
          <w:sz w:val="18"/>
          <w:szCs w:val="18"/>
        </w:rPr>
        <w:t>7299</w:t>
      </w:r>
      <w:r>
        <w:rPr>
          <w:sz w:val="18"/>
          <w:szCs w:val="18"/>
        </w:rPr>
        <w:t>, “</w:t>
      </w:r>
      <w:r w:rsidR="000F4156" w:rsidRPr="000F4156">
        <w:rPr>
          <w:i/>
          <w:sz w:val="18"/>
          <w:szCs w:val="18"/>
        </w:rPr>
        <w:t>Timing requirements and scenarios for 5G NR Hybrid ARQ</w:t>
      </w:r>
      <w:r>
        <w:rPr>
          <w:i/>
          <w:sz w:val="18"/>
          <w:szCs w:val="18"/>
        </w:rPr>
        <w:t>,”</w:t>
      </w:r>
      <w:r>
        <w:rPr>
          <w:sz w:val="18"/>
          <w:szCs w:val="18"/>
        </w:rPr>
        <w:t xml:space="preserve"> </w:t>
      </w:r>
      <w:r w:rsidRPr="005C55E2">
        <w:rPr>
          <w:sz w:val="18"/>
          <w:szCs w:val="18"/>
        </w:rPr>
        <w:t>Nokia, Alcatel-Lucent Shanghai Bell</w:t>
      </w:r>
    </w:p>
    <w:p w:rsidR="00D37103" w:rsidRPr="005C55E2" w:rsidRDefault="00D37103" w:rsidP="00D37103">
      <w:pPr>
        <w:numPr>
          <w:ilvl w:val="0"/>
          <w:numId w:val="4"/>
        </w:numPr>
        <w:overflowPunct w:val="0"/>
        <w:autoSpaceDE w:val="0"/>
        <w:autoSpaceDN w:val="0"/>
        <w:adjustRightInd w:val="0"/>
        <w:textAlignment w:val="baseline"/>
        <w:rPr>
          <w:sz w:val="18"/>
          <w:szCs w:val="18"/>
        </w:rPr>
      </w:pPr>
      <w:r w:rsidRPr="005C55E2">
        <w:rPr>
          <w:sz w:val="18"/>
          <w:szCs w:val="18"/>
        </w:rPr>
        <w:t>R1-165024, “</w:t>
      </w:r>
      <w:r w:rsidRPr="005C55E2">
        <w:rPr>
          <w:i/>
          <w:sz w:val="18"/>
          <w:szCs w:val="18"/>
        </w:rPr>
        <w:t>Flexible numerology for 5G New Radi</w:t>
      </w:r>
      <w:r w:rsidR="00793190" w:rsidRPr="005C55E2">
        <w:rPr>
          <w:sz w:val="18"/>
          <w:szCs w:val="18"/>
        </w:rPr>
        <w:t>o,”</w:t>
      </w:r>
      <w:r w:rsidRPr="005C55E2">
        <w:rPr>
          <w:sz w:val="18"/>
          <w:szCs w:val="18"/>
        </w:rPr>
        <w:t xml:space="preserve"> Nokia, Alcatel-Lucent Shanghai Bell</w:t>
      </w:r>
    </w:p>
    <w:p w:rsidR="00D37103" w:rsidRPr="005C55E2" w:rsidRDefault="00D37103" w:rsidP="00D37103">
      <w:pPr>
        <w:numPr>
          <w:ilvl w:val="0"/>
          <w:numId w:val="4"/>
        </w:numPr>
        <w:overflowPunct w:val="0"/>
        <w:autoSpaceDE w:val="0"/>
        <w:autoSpaceDN w:val="0"/>
        <w:adjustRightInd w:val="0"/>
        <w:textAlignment w:val="baseline"/>
        <w:rPr>
          <w:sz w:val="18"/>
          <w:szCs w:val="18"/>
        </w:rPr>
      </w:pPr>
      <w:r w:rsidRPr="005C55E2">
        <w:rPr>
          <w:sz w:val="18"/>
          <w:szCs w:val="18"/>
        </w:rPr>
        <w:t>R2-16</w:t>
      </w:r>
      <w:r w:rsidR="000F4156">
        <w:rPr>
          <w:sz w:val="18"/>
          <w:szCs w:val="18"/>
        </w:rPr>
        <w:t>4788</w:t>
      </w:r>
      <w:r w:rsidRPr="005C55E2">
        <w:rPr>
          <w:sz w:val="18"/>
          <w:szCs w:val="18"/>
        </w:rPr>
        <w:t>, “</w:t>
      </w:r>
      <w:r w:rsidRPr="005C55E2">
        <w:rPr>
          <w:i/>
          <w:sz w:val="18"/>
          <w:szCs w:val="18"/>
        </w:rPr>
        <w:t>Carrier Aggregation between carriers of different numerologies</w:t>
      </w:r>
      <w:r w:rsidR="00793190" w:rsidRPr="005C55E2">
        <w:rPr>
          <w:sz w:val="18"/>
          <w:szCs w:val="18"/>
        </w:rPr>
        <w:t>,</w:t>
      </w:r>
      <w:r w:rsidRPr="005C55E2">
        <w:rPr>
          <w:sz w:val="18"/>
          <w:szCs w:val="18"/>
        </w:rPr>
        <w:t>”</w:t>
      </w:r>
      <w:r w:rsidRPr="005C55E2">
        <w:rPr>
          <w:i/>
          <w:sz w:val="18"/>
          <w:szCs w:val="18"/>
        </w:rPr>
        <w:t xml:space="preserve"> </w:t>
      </w:r>
      <w:r w:rsidRPr="005C55E2">
        <w:rPr>
          <w:sz w:val="18"/>
          <w:szCs w:val="18"/>
        </w:rPr>
        <w:t>Nokia, Alcatel-Lucent Shanghai Bell</w:t>
      </w:r>
    </w:p>
    <w:p w:rsidR="00080512" w:rsidRPr="00CD4C7B" w:rsidRDefault="00080512" w:rsidP="00CD4C7B"/>
    <w:sectPr w:rsidR="00080512" w:rsidRPr="00CD4C7B" w:rsidSect="00F520B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2A22" w:rsidRDefault="00A62A22">
      <w:r>
        <w:separator/>
      </w:r>
    </w:p>
  </w:endnote>
  <w:endnote w:type="continuationSeparator" w:id="0">
    <w:p w:rsidR="00A62A22" w:rsidRDefault="00A62A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unga">
    <w:panose1 w:val="020B0502040204020203"/>
    <w:charset w:val="00"/>
    <w:family w:val="swiss"/>
    <w:pitch w:val="variable"/>
    <w:sig w:usb0="004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2A22" w:rsidRDefault="00A62A22">
      <w:r>
        <w:separator/>
      </w:r>
    </w:p>
  </w:footnote>
  <w:footnote w:type="continuationSeparator" w:id="0">
    <w:p w:rsidR="00A62A22" w:rsidRDefault="00A62A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3AA764A6"/>
    <w:multiLevelType w:val="hybridMultilevel"/>
    <w:tmpl w:val="FC0620D4"/>
    <w:lvl w:ilvl="0" w:tplc="40090015">
      <w:start w:val="1"/>
      <w:numFmt w:val="upperLetter"/>
      <w:lvlText w:val="%1."/>
      <w:lvlJc w:val="left"/>
      <w:pPr>
        <w:ind w:left="767" w:hanging="360"/>
      </w:pPr>
    </w:lvl>
    <w:lvl w:ilvl="1" w:tplc="40090019" w:tentative="1">
      <w:start w:val="1"/>
      <w:numFmt w:val="lowerLetter"/>
      <w:lvlText w:val="%2."/>
      <w:lvlJc w:val="left"/>
      <w:pPr>
        <w:ind w:left="1487" w:hanging="360"/>
      </w:pPr>
    </w:lvl>
    <w:lvl w:ilvl="2" w:tplc="4009001B" w:tentative="1">
      <w:start w:val="1"/>
      <w:numFmt w:val="lowerRoman"/>
      <w:lvlText w:val="%3."/>
      <w:lvlJc w:val="right"/>
      <w:pPr>
        <w:ind w:left="2207" w:hanging="180"/>
      </w:pPr>
    </w:lvl>
    <w:lvl w:ilvl="3" w:tplc="4009000F" w:tentative="1">
      <w:start w:val="1"/>
      <w:numFmt w:val="decimal"/>
      <w:lvlText w:val="%4."/>
      <w:lvlJc w:val="left"/>
      <w:pPr>
        <w:ind w:left="2927" w:hanging="360"/>
      </w:pPr>
    </w:lvl>
    <w:lvl w:ilvl="4" w:tplc="40090019" w:tentative="1">
      <w:start w:val="1"/>
      <w:numFmt w:val="lowerLetter"/>
      <w:lvlText w:val="%5."/>
      <w:lvlJc w:val="left"/>
      <w:pPr>
        <w:ind w:left="3647" w:hanging="360"/>
      </w:pPr>
    </w:lvl>
    <w:lvl w:ilvl="5" w:tplc="4009001B" w:tentative="1">
      <w:start w:val="1"/>
      <w:numFmt w:val="lowerRoman"/>
      <w:lvlText w:val="%6."/>
      <w:lvlJc w:val="right"/>
      <w:pPr>
        <w:ind w:left="4367" w:hanging="180"/>
      </w:pPr>
    </w:lvl>
    <w:lvl w:ilvl="6" w:tplc="4009000F" w:tentative="1">
      <w:start w:val="1"/>
      <w:numFmt w:val="decimal"/>
      <w:lvlText w:val="%7."/>
      <w:lvlJc w:val="left"/>
      <w:pPr>
        <w:ind w:left="5087" w:hanging="360"/>
      </w:pPr>
    </w:lvl>
    <w:lvl w:ilvl="7" w:tplc="40090019" w:tentative="1">
      <w:start w:val="1"/>
      <w:numFmt w:val="lowerLetter"/>
      <w:lvlText w:val="%8."/>
      <w:lvlJc w:val="left"/>
      <w:pPr>
        <w:ind w:left="5807" w:hanging="360"/>
      </w:pPr>
    </w:lvl>
    <w:lvl w:ilvl="8" w:tplc="4009001B" w:tentative="1">
      <w:start w:val="1"/>
      <w:numFmt w:val="lowerRoman"/>
      <w:lvlText w:val="%9."/>
      <w:lvlJc w:val="right"/>
      <w:pPr>
        <w:ind w:left="6527"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0B7BCF"/>
    <w:rsid w:val="00033397"/>
    <w:rsid w:val="00040095"/>
    <w:rsid w:val="00071A7B"/>
    <w:rsid w:val="00074E16"/>
    <w:rsid w:val="00080512"/>
    <w:rsid w:val="00090468"/>
    <w:rsid w:val="000A7761"/>
    <w:rsid w:val="000B3D2C"/>
    <w:rsid w:val="000B7BCF"/>
    <w:rsid w:val="000C202B"/>
    <w:rsid w:val="000C26C3"/>
    <w:rsid w:val="000C522B"/>
    <w:rsid w:val="000C797B"/>
    <w:rsid w:val="000D58AB"/>
    <w:rsid w:val="000E41D2"/>
    <w:rsid w:val="000F16DD"/>
    <w:rsid w:val="000F4156"/>
    <w:rsid w:val="00114653"/>
    <w:rsid w:val="00162B95"/>
    <w:rsid w:val="001741A0"/>
    <w:rsid w:val="00183A53"/>
    <w:rsid w:val="001871B0"/>
    <w:rsid w:val="00194CD0"/>
    <w:rsid w:val="001B251F"/>
    <w:rsid w:val="001B49C9"/>
    <w:rsid w:val="001C7264"/>
    <w:rsid w:val="001D25A7"/>
    <w:rsid w:val="001D2FEB"/>
    <w:rsid w:val="001E4AB2"/>
    <w:rsid w:val="001E678F"/>
    <w:rsid w:val="001F0BFD"/>
    <w:rsid w:val="001F168B"/>
    <w:rsid w:val="001F7831"/>
    <w:rsid w:val="00204045"/>
    <w:rsid w:val="00222BA7"/>
    <w:rsid w:val="0022606D"/>
    <w:rsid w:val="00243DE6"/>
    <w:rsid w:val="002747EC"/>
    <w:rsid w:val="00281AFC"/>
    <w:rsid w:val="0028215C"/>
    <w:rsid w:val="002836B2"/>
    <w:rsid w:val="00283A7F"/>
    <w:rsid w:val="002855BF"/>
    <w:rsid w:val="002B41E1"/>
    <w:rsid w:val="002F0D22"/>
    <w:rsid w:val="00311F31"/>
    <w:rsid w:val="003172DC"/>
    <w:rsid w:val="00320742"/>
    <w:rsid w:val="00326069"/>
    <w:rsid w:val="00332E1A"/>
    <w:rsid w:val="0035462D"/>
    <w:rsid w:val="00365A3E"/>
    <w:rsid w:val="00382E51"/>
    <w:rsid w:val="00383B3B"/>
    <w:rsid w:val="00390F52"/>
    <w:rsid w:val="003B40AD"/>
    <w:rsid w:val="003B7B55"/>
    <w:rsid w:val="003C4E37"/>
    <w:rsid w:val="003D31BD"/>
    <w:rsid w:val="003D6188"/>
    <w:rsid w:val="003D6DDC"/>
    <w:rsid w:val="003E16BE"/>
    <w:rsid w:val="003E3EC0"/>
    <w:rsid w:val="003F01AF"/>
    <w:rsid w:val="003F42EB"/>
    <w:rsid w:val="00400165"/>
    <w:rsid w:val="00401855"/>
    <w:rsid w:val="00403070"/>
    <w:rsid w:val="0043484D"/>
    <w:rsid w:val="0043784C"/>
    <w:rsid w:val="00452A07"/>
    <w:rsid w:val="004558AF"/>
    <w:rsid w:val="00470F61"/>
    <w:rsid w:val="0047562B"/>
    <w:rsid w:val="00477455"/>
    <w:rsid w:val="00482008"/>
    <w:rsid w:val="00486C6E"/>
    <w:rsid w:val="004A3B12"/>
    <w:rsid w:val="004A5BFB"/>
    <w:rsid w:val="004D3578"/>
    <w:rsid w:val="004D380D"/>
    <w:rsid w:val="004E213A"/>
    <w:rsid w:val="004E7179"/>
    <w:rsid w:val="00503171"/>
    <w:rsid w:val="00525C99"/>
    <w:rsid w:val="00534DA0"/>
    <w:rsid w:val="00543E6C"/>
    <w:rsid w:val="00545DCD"/>
    <w:rsid w:val="00555FE9"/>
    <w:rsid w:val="005568A8"/>
    <w:rsid w:val="00562387"/>
    <w:rsid w:val="00565087"/>
    <w:rsid w:val="0056573F"/>
    <w:rsid w:val="00586B33"/>
    <w:rsid w:val="005872CD"/>
    <w:rsid w:val="005B5218"/>
    <w:rsid w:val="005C1948"/>
    <w:rsid w:val="005C2833"/>
    <w:rsid w:val="005C55E2"/>
    <w:rsid w:val="005D42A0"/>
    <w:rsid w:val="005D659E"/>
    <w:rsid w:val="005E5956"/>
    <w:rsid w:val="005F6F85"/>
    <w:rsid w:val="00604C2B"/>
    <w:rsid w:val="00611566"/>
    <w:rsid w:val="00646D99"/>
    <w:rsid w:val="00656910"/>
    <w:rsid w:val="00665C1D"/>
    <w:rsid w:val="006830CF"/>
    <w:rsid w:val="006A384C"/>
    <w:rsid w:val="006C66D8"/>
    <w:rsid w:val="006D1E24"/>
    <w:rsid w:val="006F6A2C"/>
    <w:rsid w:val="00700F7B"/>
    <w:rsid w:val="00725739"/>
    <w:rsid w:val="00732794"/>
    <w:rsid w:val="00734A5B"/>
    <w:rsid w:val="00744E76"/>
    <w:rsid w:val="00746EA2"/>
    <w:rsid w:val="00757D40"/>
    <w:rsid w:val="00757EFF"/>
    <w:rsid w:val="0077437E"/>
    <w:rsid w:val="007746E3"/>
    <w:rsid w:val="00781F0F"/>
    <w:rsid w:val="0078727C"/>
    <w:rsid w:val="0079049D"/>
    <w:rsid w:val="00793190"/>
    <w:rsid w:val="007B18D8"/>
    <w:rsid w:val="007C095F"/>
    <w:rsid w:val="007C55BF"/>
    <w:rsid w:val="007E217C"/>
    <w:rsid w:val="008028A4"/>
    <w:rsid w:val="008036BD"/>
    <w:rsid w:val="00814DAD"/>
    <w:rsid w:val="0082274D"/>
    <w:rsid w:val="00830CE6"/>
    <w:rsid w:val="0083204A"/>
    <w:rsid w:val="008421E5"/>
    <w:rsid w:val="008768CA"/>
    <w:rsid w:val="00880559"/>
    <w:rsid w:val="00880671"/>
    <w:rsid w:val="00882597"/>
    <w:rsid w:val="008845A4"/>
    <w:rsid w:val="00897905"/>
    <w:rsid w:val="008B34D5"/>
    <w:rsid w:val="008C20BE"/>
    <w:rsid w:val="008D4853"/>
    <w:rsid w:val="008F0A69"/>
    <w:rsid w:val="00900037"/>
    <w:rsid w:val="0090271F"/>
    <w:rsid w:val="009028DE"/>
    <w:rsid w:val="009378B6"/>
    <w:rsid w:val="00942EC2"/>
    <w:rsid w:val="00956133"/>
    <w:rsid w:val="00961B32"/>
    <w:rsid w:val="009709BA"/>
    <w:rsid w:val="00974BB0"/>
    <w:rsid w:val="00977C8E"/>
    <w:rsid w:val="009A63D0"/>
    <w:rsid w:val="009B07CD"/>
    <w:rsid w:val="009B358A"/>
    <w:rsid w:val="009B5CE7"/>
    <w:rsid w:val="009D7C00"/>
    <w:rsid w:val="009F195F"/>
    <w:rsid w:val="00A10D11"/>
    <w:rsid w:val="00A10F02"/>
    <w:rsid w:val="00A13B32"/>
    <w:rsid w:val="00A15B66"/>
    <w:rsid w:val="00A3488D"/>
    <w:rsid w:val="00A34A8D"/>
    <w:rsid w:val="00A4078A"/>
    <w:rsid w:val="00A53724"/>
    <w:rsid w:val="00A62A22"/>
    <w:rsid w:val="00A65CE5"/>
    <w:rsid w:val="00A82346"/>
    <w:rsid w:val="00A9671C"/>
    <w:rsid w:val="00AA7254"/>
    <w:rsid w:val="00AB0D59"/>
    <w:rsid w:val="00AB56BC"/>
    <w:rsid w:val="00AC6178"/>
    <w:rsid w:val="00AD56A2"/>
    <w:rsid w:val="00B15449"/>
    <w:rsid w:val="00B15799"/>
    <w:rsid w:val="00B454FA"/>
    <w:rsid w:val="00B47FD1"/>
    <w:rsid w:val="00B53CA6"/>
    <w:rsid w:val="00B57059"/>
    <w:rsid w:val="00B83FD2"/>
    <w:rsid w:val="00B91834"/>
    <w:rsid w:val="00B933F0"/>
    <w:rsid w:val="00BA3EAE"/>
    <w:rsid w:val="00BB0879"/>
    <w:rsid w:val="00BB1443"/>
    <w:rsid w:val="00BB3CAC"/>
    <w:rsid w:val="00BD1CEB"/>
    <w:rsid w:val="00BD5631"/>
    <w:rsid w:val="00BD6C2D"/>
    <w:rsid w:val="00C05498"/>
    <w:rsid w:val="00C06EFB"/>
    <w:rsid w:val="00C12B51"/>
    <w:rsid w:val="00C33079"/>
    <w:rsid w:val="00C36004"/>
    <w:rsid w:val="00C41EC4"/>
    <w:rsid w:val="00C83A13"/>
    <w:rsid w:val="00C970C0"/>
    <w:rsid w:val="00CA3D0C"/>
    <w:rsid w:val="00CC589C"/>
    <w:rsid w:val="00CD0AD5"/>
    <w:rsid w:val="00CD1162"/>
    <w:rsid w:val="00CD4C7B"/>
    <w:rsid w:val="00CE157C"/>
    <w:rsid w:val="00CF239B"/>
    <w:rsid w:val="00D00978"/>
    <w:rsid w:val="00D069B3"/>
    <w:rsid w:val="00D06BFE"/>
    <w:rsid w:val="00D33BD2"/>
    <w:rsid w:val="00D37103"/>
    <w:rsid w:val="00D528F3"/>
    <w:rsid w:val="00D738D6"/>
    <w:rsid w:val="00D80795"/>
    <w:rsid w:val="00D80C2A"/>
    <w:rsid w:val="00D87E00"/>
    <w:rsid w:val="00D9134D"/>
    <w:rsid w:val="00D95D22"/>
    <w:rsid w:val="00D96A9C"/>
    <w:rsid w:val="00D96D11"/>
    <w:rsid w:val="00DA7A03"/>
    <w:rsid w:val="00DB1818"/>
    <w:rsid w:val="00DC309B"/>
    <w:rsid w:val="00DC3D7D"/>
    <w:rsid w:val="00DC4DA2"/>
    <w:rsid w:val="00DD774D"/>
    <w:rsid w:val="00DF1F46"/>
    <w:rsid w:val="00E30BCF"/>
    <w:rsid w:val="00E5551F"/>
    <w:rsid w:val="00E55CA0"/>
    <w:rsid w:val="00E62835"/>
    <w:rsid w:val="00E64BFF"/>
    <w:rsid w:val="00E662EB"/>
    <w:rsid w:val="00E71B4B"/>
    <w:rsid w:val="00E77645"/>
    <w:rsid w:val="00E80A06"/>
    <w:rsid w:val="00E91E86"/>
    <w:rsid w:val="00E9221E"/>
    <w:rsid w:val="00E94747"/>
    <w:rsid w:val="00E95AD0"/>
    <w:rsid w:val="00EC1F2C"/>
    <w:rsid w:val="00EC4A25"/>
    <w:rsid w:val="00ED3C07"/>
    <w:rsid w:val="00EF024E"/>
    <w:rsid w:val="00EF23ED"/>
    <w:rsid w:val="00F023C1"/>
    <w:rsid w:val="00F025A2"/>
    <w:rsid w:val="00F07388"/>
    <w:rsid w:val="00F2026E"/>
    <w:rsid w:val="00F2210A"/>
    <w:rsid w:val="00F27067"/>
    <w:rsid w:val="00F27259"/>
    <w:rsid w:val="00F3617C"/>
    <w:rsid w:val="00F37743"/>
    <w:rsid w:val="00F432AA"/>
    <w:rsid w:val="00F520BF"/>
    <w:rsid w:val="00F54A3D"/>
    <w:rsid w:val="00F61322"/>
    <w:rsid w:val="00F653B8"/>
    <w:rsid w:val="00F656C9"/>
    <w:rsid w:val="00F76F8F"/>
    <w:rsid w:val="00F95D04"/>
    <w:rsid w:val="00FA1266"/>
    <w:rsid w:val="00FC1192"/>
    <w:rsid w:val="00FC731B"/>
    <w:rsid w:val="00FD5460"/>
    <w:rsid w:val="00FF66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authorities" w:uiPriority="99"/>
    <w:lsdException w:name="toa heading"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520BF"/>
    <w:pPr>
      <w:spacing w:after="180"/>
    </w:pPr>
    <w:rPr>
      <w:lang w:eastAsia="en-US"/>
    </w:rPr>
  </w:style>
  <w:style w:type="paragraph" w:styleId="Heading1">
    <w:name w:val="heading 1"/>
    <w:next w:val="Normal"/>
    <w:qFormat/>
    <w:rsid w:val="00F520BF"/>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F520BF"/>
    <w:pPr>
      <w:pBdr>
        <w:top w:val="none" w:sz="0" w:space="0" w:color="auto"/>
      </w:pBdr>
      <w:spacing w:before="180"/>
      <w:outlineLvl w:val="1"/>
    </w:pPr>
    <w:rPr>
      <w:sz w:val="32"/>
    </w:rPr>
  </w:style>
  <w:style w:type="paragraph" w:styleId="Heading3">
    <w:name w:val="heading 3"/>
    <w:basedOn w:val="Heading2"/>
    <w:next w:val="Normal"/>
    <w:qFormat/>
    <w:rsid w:val="00F520BF"/>
    <w:pPr>
      <w:spacing w:before="120"/>
      <w:outlineLvl w:val="2"/>
    </w:pPr>
    <w:rPr>
      <w:sz w:val="28"/>
    </w:rPr>
  </w:style>
  <w:style w:type="paragraph" w:styleId="Heading4">
    <w:name w:val="heading 4"/>
    <w:basedOn w:val="Heading3"/>
    <w:next w:val="Normal"/>
    <w:qFormat/>
    <w:rsid w:val="00F520BF"/>
    <w:pPr>
      <w:ind w:left="1418" w:hanging="1418"/>
      <w:outlineLvl w:val="3"/>
    </w:pPr>
    <w:rPr>
      <w:sz w:val="24"/>
    </w:rPr>
  </w:style>
  <w:style w:type="paragraph" w:styleId="Heading5">
    <w:name w:val="heading 5"/>
    <w:basedOn w:val="Heading4"/>
    <w:next w:val="Normal"/>
    <w:qFormat/>
    <w:rsid w:val="00F520BF"/>
    <w:pPr>
      <w:ind w:left="1701" w:hanging="1701"/>
      <w:outlineLvl w:val="4"/>
    </w:pPr>
    <w:rPr>
      <w:sz w:val="22"/>
    </w:rPr>
  </w:style>
  <w:style w:type="paragraph" w:styleId="Heading6">
    <w:name w:val="heading 6"/>
    <w:basedOn w:val="H6"/>
    <w:next w:val="Normal"/>
    <w:qFormat/>
    <w:rsid w:val="00F520BF"/>
    <w:pPr>
      <w:outlineLvl w:val="5"/>
    </w:pPr>
  </w:style>
  <w:style w:type="paragraph" w:styleId="Heading7">
    <w:name w:val="heading 7"/>
    <w:basedOn w:val="H6"/>
    <w:next w:val="Normal"/>
    <w:qFormat/>
    <w:rsid w:val="00F520BF"/>
    <w:pPr>
      <w:outlineLvl w:val="6"/>
    </w:pPr>
  </w:style>
  <w:style w:type="paragraph" w:styleId="Heading8">
    <w:name w:val="heading 8"/>
    <w:basedOn w:val="Heading1"/>
    <w:next w:val="Normal"/>
    <w:qFormat/>
    <w:rsid w:val="00F520BF"/>
    <w:pPr>
      <w:ind w:left="0" w:firstLine="0"/>
      <w:outlineLvl w:val="7"/>
    </w:pPr>
  </w:style>
  <w:style w:type="paragraph" w:styleId="Heading9">
    <w:name w:val="heading 9"/>
    <w:basedOn w:val="Heading8"/>
    <w:next w:val="Normal"/>
    <w:qFormat/>
    <w:rsid w:val="00F520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520BF"/>
    <w:pPr>
      <w:ind w:left="1985" w:hanging="1985"/>
      <w:outlineLvl w:val="9"/>
    </w:pPr>
    <w:rPr>
      <w:sz w:val="20"/>
    </w:rPr>
  </w:style>
  <w:style w:type="paragraph" w:styleId="TOC9">
    <w:name w:val="toc 9"/>
    <w:basedOn w:val="TOC8"/>
    <w:semiHidden/>
    <w:rsid w:val="00F520BF"/>
    <w:pPr>
      <w:ind w:left="1418" w:hanging="1418"/>
    </w:pPr>
  </w:style>
  <w:style w:type="paragraph" w:styleId="TOC8">
    <w:name w:val="toc 8"/>
    <w:basedOn w:val="TOC1"/>
    <w:semiHidden/>
    <w:rsid w:val="00F520BF"/>
    <w:pPr>
      <w:spacing w:before="180"/>
      <w:ind w:left="2693" w:hanging="2693"/>
    </w:pPr>
    <w:rPr>
      <w:b/>
    </w:rPr>
  </w:style>
  <w:style w:type="paragraph" w:styleId="TOC1">
    <w:name w:val="toc 1"/>
    <w:semiHidden/>
    <w:rsid w:val="00F520BF"/>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F520BF"/>
    <w:pPr>
      <w:keepLines/>
      <w:tabs>
        <w:tab w:val="center" w:pos="4536"/>
        <w:tab w:val="right" w:pos="9072"/>
      </w:tabs>
    </w:pPr>
    <w:rPr>
      <w:noProof/>
    </w:rPr>
  </w:style>
  <w:style w:type="character" w:customStyle="1" w:styleId="ZGSM">
    <w:name w:val="ZGSM"/>
    <w:rsid w:val="00F520BF"/>
  </w:style>
  <w:style w:type="paragraph" w:styleId="Header">
    <w:name w:val="header"/>
    <w:aliases w:val="header odd"/>
    <w:link w:val="HeaderChar"/>
    <w:rsid w:val="00F520BF"/>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520BF"/>
    <w:pPr>
      <w:framePr w:wrap="notBeside" w:vAnchor="page" w:hAnchor="margin" w:y="15764"/>
      <w:widowControl w:val="0"/>
    </w:pPr>
    <w:rPr>
      <w:rFonts w:ascii="Arial" w:hAnsi="Arial"/>
      <w:noProof/>
      <w:sz w:val="32"/>
      <w:lang w:eastAsia="en-US"/>
    </w:rPr>
  </w:style>
  <w:style w:type="paragraph" w:styleId="TOC5">
    <w:name w:val="toc 5"/>
    <w:basedOn w:val="TOC4"/>
    <w:semiHidden/>
    <w:rsid w:val="00F520BF"/>
    <w:pPr>
      <w:ind w:left="1701" w:hanging="1701"/>
    </w:pPr>
  </w:style>
  <w:style w:type="paragraph" w:styleId="TOC4">
    <w:name w:val="toc 4"/>
    <w:basedOn w:val="TOC3"/>
    <w:semiHidden/>
    <w:rsid w:val="00F520BF"/>
    <w:pPr>
      <w:ind w:left="1418" w:hanging="1418"/>
    </w:pPr>
  </w:style>
  <w:style w:type="paragraph" w:styleId="TOC3">
    <w:name w:val="toc 3"/>
    <w:basedOn w:val="TOC2"/>
    <w:semiHidden/>
    <w:rsid w:val="00F520BF"/>
    <w:pPr>
      <w:ind w:left="1134" w:hanging="1134"/>
    </w:pPr>
  </w:style>
  <w:style w:type="paragraph" w:styleId="TOC2">
    <w:name w:val="toc 2"/>
    <w:basedOn w:val="TOC1"/>
    <w:semiHidden/>
    <w:rsid w:val="00F520BF"/>
    <w:pPr>
      <w:keepNext w:val="0"/>
      <w:spacing w:before="0"/>
      <w:ind w:left="851" w:hanging="851"/>
    </w:pPr>
    <w:rPr>
      <w:sz w:val="20"/>
    </w:rPr>
  </w:style>
  <w:style w:type="paragraph" w:styleId="Footer">
    <w:name w:val="footer"/>
    <w:basedOn w:val="Header"/>
    <w:rsid w:val="00F520BF"/>
    <w:pPr>
      <w:jc w:val="center"/>
    </w:pPr>
    <w:rPr>
      <w:i/>
    </w:rPr>
  </w:style>
  <w:style w:type="paragraph" w:customStyle="1" w:styleId="TT">
    <w:name w:val="TT"/>
    <w:basedOn w:val="Heading1"/>
    <w:next w:val="Normal"/>
    <w:rsid w:val="00F520BF"/>
    <w:pPr>
      <w:outlineLvl w:val="9"/>
    </w:pPr>
  </w:style>
  <w:style w:type="paragraph" w:customStyle="1" w:styleId="NF">
    <w:name w:val="NF"/>
    <w:basedOn w:val="NO"/>
    <w:rsid w:val="00F520BF"/>
    <w:pPr>
      <w:keepNext/>
      <w:spacing w:after="0"/>
    </w:pPr>
    <w:rPr>
      <w:rFonts w:ascii="Arial" w:hAnsi="Arial"/>
      <w:sz w:val="18"/>
    </w:rPr>
  </w:style>
  <w:style w:type="paragraph" w:customStyle="1" w:styleId="NO">
    <w:name w:val="NO"/>
    <w:basedOn w:val="Normal"/>
    <w:rsid w:val="00F520BF"/>
    <w:pPr>
      <w:keepLines/>
      <w:ind w:left="1135" w:hanging="851"/>
    </w:pPr>
  </w:style>
  <w:style w:type="paragraph" w:customStyle="1" w:styleId="PL">
    <w:name w:val="PL"/>
    <w:rsid w:val="00F52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520BF"/>
    <w:pPr>
      <w:jc w:val="right"/>
    </w:pPr>
  </w:style>
  <w:style w:type="paragraph" w:customStyle="1" w:styleId="TAL">
    <w:name w:val="TAL"/>
    <w:basedOn w:val="Normal"/>
    <w:rsid w:val="00F520BF"/>
    <w:pPr>
      <w:keepNext/>
      <w:keepLines/>
      <w:spacing w:after="0"/>
    </w:pPr>
    <w:rPr>
      <w:rFonts w:ascii="Arial" w:hAnsi="Arial"/>
      <w:sz w:val="18"/>
    </w:rPr>
  </w:style>
  <w:style w:type="paragraph" w:customStyle="1" w:styleId="TAH">
    <w:name w:val="TAH"/>
    <w:basedOn w:val="TAC"/>
    <w:link w:val="TAHCar"/>
    <w:rsid w:val="00F520BF"/>
    <w:rPr>
      <w:b/>
    </w:rPr>
  </w:style>
  <w:style w:type="paragraph" w:customStyle="1" w:styleId="TAC">
    <w:name w:val="TAC"/>
    <w:basedOn w:val="TAL"/>
    <w:link w:val="TACChar"/>
    <w:rsid w:val="00F520BF"/>
    <w:pPr>
      <w:jc w:val="center"/>
    </w:pPr>
  </w:style>
  <w:style w:type="paragraph" w:customStyle="1" w:styleId="LD">
    <w:name w:val="LD"/>
    <w:rsid w:val="00F520BF"/>
    <w:pPr>
      <w:keepNext/>
      <w:keepLines/>
      <w:spacing w:line="180" w:lineRule="exact"/>
    </w:pPr>
    <w:rPr>
      <w:rFonts w:ascii="Courier New" w:hAnsi="Courier New"/>
      <w:noProof/>
      <w:lang w:eastAsia="en-US"/>
    </w:rPr>
  </w:style>
  <w:style w:type="paragraph" w:customStyle="1" w:styleId="EX">
    <w:name w:val="EX"/>
    <w:basedOn w:val="Normal"/>
    <w:rsid w:val="00F520BF"/>
    <w:pPr>
      <w:keepLines/>
      <w:ind w:left="1702" w:hanging="1418"/>
    </w:pPr>
  </w:style>
  <w:style w:type="paragraph" w:customStyle="1" w:styleId="FP">
    <w:name w:val="FP"/>
    <w:basedOn w:val="Normal"/>
    <w:rsid w:val="00F520BF"/>
    <w:pPr>
      <w:spacing w:after="0"/>
    </w:pPr>
  </w:style>
  <w:style w:type="paragraph" w:customStyle="1" w:styleId="NW">
    <w:name w:val="NW"/>
    <w:basedOn w:val="NO"/>
    <w:rsid w:val="00F520BF"/>
    <w:pPr>
      <w:spacing w:after="0"/>
    </w:pPr>
  </w:style>
  <w:style w:type="paragraph" w:customStyle="1" w:styleId="EW">
    <w:name w:val="EW"/>
    <w:basedOn w:val="EX"/>
    <w:rsid w:val="00F520BF"/>
    <w:pPr>
      <w:spacing w:after="0"/>
    </w:pPr>
  </w:style>
  <w:style w:type="paragraph" w:customStyle="1" w:styleId="B1">
    <w:name w:val="B1"/>
    <w:basedOn w:val="Normal"/>
    <w:rsid w:val="00F520BF"/>
    <w:pPr>
      <w:ind w:left="568" w:hanging="284"/>
    </w:pPr>
  </w:style>
  <w:style w:type="paragraph" w:styleId="TOC6">
    <w:name w:val="toc 6"/>
    <w:basedOn w:val="TOC5"/>
    <w:next w:val="Normal"/>
    <w:semiHidden/>
    <w:rsid w:val="00F520BF"/>
    <w:pPr>
      <w:ind w:left="1985" w:hanging="1985"/>
    </w:pPr>
  </w:style>
  <w:style w:type="paragraph" w:styleId="TOC7">
    <w:name w:val="toc 7"/>
    <w:basedOn w:val="TOC6"/>
    <w:next w:val="Normal"/>
    <w:semiHidden/>
    <w:rsid w:val="00F520BF"/>
    <w:pPr>
      <w:ind w:left="2268" w:hanging="2268"/>
    </w:pPr>
  </w:style>
  <w:style w:type="paragraph" w:customStyle="1" w:styleId="EditorsNote">
    <w:name w:val="Editor's Note"/>
    <w:basedOn w:val="NO"/>
    <w:rsid w:val="00F520BF"/>
    <w:rPr>
      <w:color w:val="FF0000"/>
    </w:rPr>
  </w:style>
  <w:style w:type="paragraph" w:customStyle="1" w:styleId="TH">
    <w:name w:val="TH"/>
    <w:basedOn w:val="Normal"/>
    <w:rsid w:val="00F520BF"/>
    <w:pPr>
      <w:keepNext/>
      <w:keepLines/>
      <w:spacing w:before="60"/>
      <w:jc w:val="center"/>
    </w:pPr>
    <w:rPr>
      <w:rFonts w:ascii="Arial" w:hAnsi="Arial"/>
      <w:b/>
    </w:rPr>
  </w:style>
  <w:style w:type="paragraph" w:customStyle="1" w:styleId="ZA">
    <w:name w:val="ZA"/>
    <w:rsid w:val="00F520B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520BF"/>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520BF"/>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520B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520BF"/>
    <w:pPr>
      <w:ind w:left="851" w:hanging="851"/>
    </w:pPr>
  </w:style>
  <w:style w:type="paragraph" w:customStyle="1" w:styleId="ZH">
    <w:name w:val="ZH"/>
    <w:rsid w:val="00F520BF"/>
    <w:pPr>
      <w:framePr w:wrap="notBeside" w:vAnchor="page" w:hAnchor="margin" w:xAlign="center" w:y="6805"/>
      <w:widowControl w:val="0"/>
    </w:pPr>
    <w:rPr>
      <w:rFonts w:ascii="Arial" w:hAnsi="Arial"/>
      <w:noProof/>
      <w:lang w:eastAsia="en-US"/>
    </w:rPr>
  </w:style>
  <w:style w:type="paragraph" w:customStyle="1" w:styleId="TF">
    <w:name w:val="TF"/>
    <w:basedOn w:val="TH"/>
    <w:rsid w:val="00F520BF"/>
    <w:pPr>
      <w:keepNext w:val="0"/>
      <w:spacing w:before="0" w:after="240"/>
    </w:pPr>
  </w:style>
  <w:style w:type="paragraph" w:customStyle="1" w:styleId="ZG">
    <w:name w:val="ZG"/>
    <w:rsid w:val="00F520BF"/>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F520BF"/>
    <w:pPr>
      <w:ind w:left="851" w:hanging="284"/>
    </w:pPr>
  </w:style>
  <w:style w:type="paragraph" w:customStyle="1" w:styleId="B3">
    <w:name w:val="B3"/>
    <w:basedOn w:val="Normal"/>
    <w:rsid w:val="00F520BF"/>
    <w:pPr>
      <w:ind w:left="1135" w:hanging="284"/>
    </w:pPr>
  </w:style>
  <w:style w:type="paragraph" w:customStyle="1" w:styleId="B4">
    <w:name w:val="B4"/>
    <w:basedOn w:val="Normal"/>
    <w:rsid w:val="00F520BF"/>
    <w:pPr>
      <w:ind w:left="1418" w:hanging="284"/>
    </w:pPr>
  </w:style>
  <w:style w:type="paragraph" w:customStyle="1" w:styleId="B5">
    <w:name w:val="B5"/>
    <w:basedOn w:val="Normal"/>
    <w:rsid w:val="00F520BF"/>
    <w:pPr>
      <w:ind w:left="1702" w:hanging="284"/>
    </w:pPr>
  </w:style>
  <w:style w:type="paragraph" w:customStyle="1" w:styleId="ZTD">
    <w:name w:val="ZTD"/>
    <w:basedOn w:val="ZB"/>
    <w:rsid w:val="00F520BF"/>
    <w:pPr>
      <w:framePr w:hRule="auto" w:wrap="notBeside" w:y="852"/>
    </w:pPr>
    <w:rPr>
      <w:i w:val="0"/>
      <w:sz w:val="40"/>
    </w:rPr>
  </w:style>
  <w:style w:type="paragraph" w:customStyle="1" w:styleId="ZV">
    <w:name w:val="ZV"/>
    <w:basedOn w:val="ZU"/>
    <w:rsid w:val="00F520BF"/>
    <w:pPr>
      <w:framePr w:wrap="notBeside" w:y="16161"/>
    </w:pPr>
  </w:style>
  <w:style w:type="paragraph" w:customStyle="1" w:styleId="TAJ">
    <w:name w:val="TAJ"/>
    <w:basedOn w:val="TH"/>
    <w:rsid w:val="00F520BF"/>
  </w:style>
  <w:style w:type="paragraph" w:customStyle="1" w:styleId="Guidance">
    <w:name w:val="Guidance"/>
    <w:basedOn w:val="Normal"/>
    <w:rsid w:val="00F520BF"/>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TAHCar">
    <w:name w:val="TAH Car"/>
    <w:link w:val="TAH"/>
    <w:locked/>
    <w:rsid w:val="0028215C"/>
    <w:rPr>
      <w:rFonts w:ascii="Arial" w:hAnsi="Arial"/>
      <w:b/>
      <w:sz w:val="18"/>
      <w:lang w:eastAsia="en-US"/>
    </w:rPr>
  </w:style>
  <w:style w:type="character" w:customStyle="1" w:styleId="TACChar">
    <w:name w:val="TAC Char"/>
    <w:link w:val="TAC"/>
    <w:rsid w:val="0028215C"/>
    <w:rPr>
      <w:rFonts w:ascii="Arial" w:hAnsi="Arial"/>
      <w:sz w:val="18"/>
      <w:lang w:eastAsia="en-US"/>
    </w:rPr>
  </w:style>
  <w:style w:type="paragraph" w:styleId="ListParagraph">
    <w:name w:val="List Paragraph"/>
    <w:basedOn w:val="Normal"/>
    <w:uiPriority w:val="34"/>
    <w:qFormat/>
    <w:rsid w:val="001E4AB2"/>
    <w:pPr>
      <w:ind w:left="720"/>
      <w:contextualSpacing/>
    </w:pPr>
  </w:style>
  <w:style w:type="paragraph" w:styleId="TOAHeading">
    <w:name w:val="toa heading"/>
    <w:basedOn w:val="Normal"/>
    <w:next w:val="Normal"/>
    <w:uiPriority w:val="99"/>
    <w:rsid w:val="00525C99"/>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rsid w:val="00525C99"/>
    <w:pPr>
      <w:spacing w:after="0"/>
      <w:ind w:left="200" w:hanging="200"/>
    </w:pPr>
  </w:style>
  <w:style w:type="character" w:styleId="CommentReference">
    <w:name w:val="annotation reference"/>
    <w:basedOn w:val="DefaultParagraphFont"/>
    <w:rsid w:val="008F0A69"/>
    <w:rPr>
      <w:sz w:val="16"/>
      <w:szCs w:val="16"/>
    </w:rPr>
  </w:style>
  <w:style w:type="paragraph" w:styleId="CommentText">
    <w:name w:val="annotation text"/>
    <w:basedOn w:val="Normal"/>
    <w:link w:val="CommentTextChar"/>
    <w:rsid w:val="008F0A69"/>
  </w:style>
  <w:style w:type="character" w:customStyle="1" w:styleId="CommentTextChar">
    <w:name w:val="Comment Text Char"/>
    <w:basedOn w:val="DefaultParagraphFont"/>
    <w:link w:val="CommentText"/>
    <w:rsid w:val="008F0A69"/>
    <w:rPr>
      <w:lang w:eastAsia="en-US"/>
    </w:rPr>
  </w:style>
  <w:style w:type="paragraph" w:styleId="CommentSubject">
    <w:name w:val="annotation subject"/>
    <w:basedOn w:val="CommentText"/>
    <w:next w:val="CommentText"/>
    <w:link w:val="CommentSubjectChar"/>
    <w:rsid w:val="008F0A69"/>
    <w:rPr>
      <w:b/>
      <w:bCs/>
    </w:rPr>
  </w:style>
  <w:style w:type="character" w:customStyle="1" w:styleId="CommentSubjectChar">
    <w:name w:val="Comment Subject Char"/>
    <w:basedOn w:val="CommentTextChar"/>
    <w:link w:val="CommentSubject"/>
    <w:rsid w:val="008F0A69"/>
    <w:rPr>
      <w:b/>
      <w:bCs/>
      <w:lang w:eastAsia="en-US"/>
    </w:rPr>
  </w:style>
  <w:style w:type="paragraph" w:styleId="BalloonText">
    <w:name w:val="Balloon Text"/>
    <w:basedOn w:val="Normal"/>
    <w:link w:val="BalloonTextChar"/>
    <w:rsid w:val="008F0A69"/>
    <w:pPr>
      <w:spacing w:after="0"/>
    </w:pPr>
    <w:rPr>
      <w:rFonts w:ascii="Segoe UI" w:hAnsi="Segoe UI" w:cs="Segoe UI"/>
      <w:sz w:val="18"/>
      <w:szCs w:val="18"/>
    </w:rPr>
  </w:style>
  <w:style w:type="character" w:customStyle="1" w:styleId="BalloonTextChar">
    <w:name w:val="Balloon Text Char"/>
    <w:basedOn w:val="DefaultParagraphFont"/>
    <w:link w:val="BalloonText"/>
    <w:rsid w:val="008F0A69"/>
    <w:rPr>
      <w:rFonts w:ascii="Segoe UI" w:hAnsi="Segoe UI" w:cs="Segoe UI"/>
      <w:sz w:val="18"/>
      <w:szCs w:val="18"/>
      <w:lang w:eastAsia="en-US"/>
    </w:rPr>
  </w:style>
  <w:style w:type="paragraph" w:styleId="Caption">
    <w:name w:val="caption"/>
    <w:basedOn w:val="Normal"/>
    <w:next w:val="Normal"/>
    <w:unhideWhenUsed/>
    <w:qFormat/>
    <w:rsid w:val="004A5BFB"/>
    <w:pPr>
      <w:spacing w:after="200"/>
    </w:pPr>
    <w:rPr>
      <w:i/>
      <w:iCs/>
      <w:color w:val="44546A" w:themeColor="text2"/>
      <w:sz w:val="18"/>
      <w:szCs w:val="18"/>
    </w:rPr>
  </w:style>
</w:styles>
</file>

<file path=word/webSettings.xml><?xml version="1.0" encoding="utf-8"?>
<w:webSettings xmlns:r="http://schemas.openxmlformats.org/officeDocument/2006/relationships" xmlns:w="http://schemas.openxmlformats.org/wordprocessingml/2006/main">
  <w:divs>
    <w:div w:id="40596515">
      <w:bodyDiv w:val="1"/>
      <w:marLeft w:val="0"/>
      <w:marRight w:val="0"/>
      <w:marTop w:val="0"/>
      <w:marBottom w:val="0"/>
      <w:divBdr>
        <w:top w:val="none" w:sz="0" w:space="0" w:color="auto"/>
        <w:left w:val="none" w:sz="0" w:space="0" w:color="auto"/>
        <w:bottom w:val="none" w:sz="0" w:space="0" w:color="auto"/>
        <w:right w:val="none" w:sz="0" w:space="0" w:color="auto"/>
      </w:divBdr>
      <w:divsChild>
        <w:div w:id="2146775287">
          <w:marLeft w:val="965"/>
          <w:marRight w:val="0"/>
          <w:marTop w:val="0"/>
          <w:marBottom w:val="160"/>
          <w:divBdr>
            <w:top w:val="none" w:sz="0" w:space="0" w:color="auto"/>
            <w:left w:val="none" w:sz="0" w:space="0" w:color="auto"/>
            <w:bottom w:val="none" w:sz="0" w:space="0" w:color="auto"/>
            <w:right w:val="none" w:sz="0" w:space="0" w:color="auto"/>
          </w:divBdr>
        </w:div>
      </w:divsChild>
    </w:div>
    <w:div w:id="331954622">
      <w:bodyDiv w:val="1"/>
      <w:marLeft w:val="0"/>
      <w:marRight w:val="0"/>
      <w:marTop w:val="0"/>
      <w:marBottom w:val="0"/>
      <w:divBdr>
        <w:top w:val="none" w:sz="0" w:space="0" w:color="auto"/>
        <w:left w:val="none" w:sz="0" w:space="0" w:color="auto"/>
        <w:bottom w:val="none" w:sz="0" w:space="0" w:color="auto"/>
        <w:right w:val="none" w:sz="0" w:space="0" w:color="auto"/>
      </w:divBdr>
      <w:divsChild>
        <w:div w:id="456527433">
          <w:marLeft w:val="965"/>
          <w:marRight w:val="0"/>
          <w:marTop w:val="0"/>
          <w:marBottom w:val="160"/>
          <w:divBdr>
            <w:top w:val="none" w:sz="0" w:space="0" w:color="auto"/>
            <w:left w:val="none" w:sz="0" w:space="0" w:color="auto"/>
            <w:bottom w:val="none" w:sz="0" w:space="0" w:color="auto"/>
            <w:right w:val="none" w:sz="0" w:space="0" w:color="auto"/>
          </w:divBdr>
        </w:div>
      </w:divsChild>
    </w:div>
    <w:div w:id="1711883128">
      <w:bodyDiv w:val="1"/>
      <w:marLeft w:val="0"/>
      <w:marRight w:val="0"/>
      <w:marTop w:val="0"/>
      <w:marBottom w:val="0"/>
      <w:divBdr>
        <w:top w:val="none" w:sz="0" w:space="0" w:color="auto"/>
        <w:left w:val="none" w:sz="0" w:space="0" w:color="auto"/>
        <w:bottom w:val="none" w:sz="0" w:space="0" w:color="auto"/>
        <w:right w:val="none" w:sz="0" w:space="0" w:color="auto"/>
      </w:divBdr>
      <w:divsChild>
        <w:div w:id="176845889">
          <w:marLeft w:val="965"/>
          <w:marRight w:val="0"/>
          <w:marTop w:val="0"/>
          <w:marBottom w:val="160"/>
          <w:divBdr>
            <w:top w:val="none" w:sz="0" w:space="0" w:color="auto"/>
            <w:left w:val="none" w:sz="0" w:space="0" w:color="auto"/>
            <w:bottom w:val="none" w:sz="0" w:space="0" w:color="auto"/>
            <w:right w:val="none" w:sz="0" w:space="0" w:color="auto"/>
          </w:divBdr>
        </w:div>
        <w:div w:id="1624573135">
          <w:marLeft w:val="965"/>
          <w:marRight w:val="0"/>
          <w:marTop w:val="0"/>
          <w:marBottom w:val="160"/>
          <w:divBdr>
            <w:top w:val="none" w:sz="0" w:space="0" w:color="auto"/>
            <w:left w:val="none" w:sz="0" w:space="0" w:color="auto"/>
            <w:bottom w:val="none" w:sz="0" w:space="0" w:color="auto"/>
            <w:right w:val="none" w:sz="0" w:space="0" w:color="auto"/>
          </w:divBdr>
        </w:div>
        <w:div w:id="538203227">
          <w:marLeft w:val="965"/>
          <w:marRight w:val="0"/>
          <w:marTop w:val="0"/>
          <w:marBottom w:val="160"/>
          <w:divBdr>
            <w:top w:val="none" w:sz="0" w:space="0" w:color="auto"/>
            <w:left w:val="none" w:sz="0" w:space="0" w:color="auto"/>
            <w:bottom w:val="none" w:sz="0" w:space="0" w:color="auto"/>
            <w:right w:val="none" w:sz="0" w:space="0" w:color="auto"/>
          </w:divBdr>
        </w:div>
        <w:div w:id="1489443234">
          <w:marLeft w:val="965"/>
          <w:marRight w:val="0"/>
          <w:marTop w:val="0"/>
          <w:marBottom w:val="160"/>
          <w:divBdr>
            <w:top w:val="none" w:sz="0" w:space="0" w:color="auto"/>
            <w:left w:val="none" w:sz="0" w:space="0" w:color="auto"/>
            <w:bottom w:val="none" w:sz="0" w:space="0" w:color="auto"/>
            <w:right w:val="none" w:sz="0" w:space="0" w:color="auto"/>
          </w:divBdr>
        </w:div>
      </w:divsChild>
    </w:div>
    <w:div w:id="2031763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255</Value>
      <Value>265</Value>
      <Value>264</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0f27651a-70e1-4fb1-8b1a-c1da5fc75438</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85448-4646-4880-BC08-BAB82F607E6A}">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A1BA2DD2-07B3-47B3-B263-A358E7760584}">
  <ds:schemaRefs>
    <ds:schemaRef ds:uri="http://schemas.microsoft.com/sharepoint/v3/contenttype/forms"/>
  </ds:schemaRefs>
</ds:datastoreItem>
</file>

<file path=customXml/itemProps3.xml><?xml version="1.0" encoding="utf-8"?>
<ds:datastoreItem xmlns:ds="http://schemas.openxmlformats.org/officeDocument/2006/customXml" ds:itemID="{C7B9EEEA-EE47-4604-802D-C7EC2D60C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425F22-81D6-43BF-90AE-E9552BA0A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4</Pages>
  <Words>1642</Words>
  <Characters>9365</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10986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Sigen Ye</cp:lastModifiedBy>
  <cp:revision>3</cp:revision>
  <dcterms:created xsi:type="dcterms:W3CDTF">2016-08-12T19:38:00Z</dcterms:created>
  <dcterms:modified xsi:type="dcterms:W3CDTF">2016-09-29T22:21:00Z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265;#3GPP|e46eb455-f0ba-41a2-96ee-60e1ae93d2e1;#255;#Nokia|0f27651a-70e1-4fb1-8b1a-c1da5fc75438;#264;#RAN2|980e9916-4a25-480c-aca9-d4509746e608</vt:lpwstr>
  </property>
</Properties>
</file>